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D82" w:rsidRPr="009C4E10" w:rsidRDefault="00602D82" w:rsidP="00297A30">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C225AF">
        <w:rPr>
          <w:b/>
          <w:sz w:val="28"/>
          <w:szCs w:val="28"/>
        </w:rPr>
        <w:t>затворов дисковых DN100 мм для сооружения ДОУ энергоблока №3 Ростовской</w:t>
      </w:r>
      <w:r w:rsidRPr="00297A30">
        <w:rPr>
          <w:b/>
          <w:sz w:val="28"/>
          <w:szCs w:val="28"/>
        </w:rPr>
        <w:t xml:space="preserve"> АЭС</w:t>
      </w:r>
    </w:p>
    <w:p w:rsidR="00602D82" w:rsidRPr="006E41DF" w:rsidRDefault="00602D82" w:rsidP="00297A30">
      <w:pPr>
        <w:pStyle w:val="Heading2"/>
        <w:tabs>
          <w:tab w:val="left" w:pos="0"/>
        </w:tabs>
        <w:spacing w:line="240" w:lineRule="auto"/>
        <w:rPr>
          <w:i w:val="0"/>
          <w:spacing w:val="0"/>
          <w:sz w:val="24"/>
          <w:szCs w:val="24"/>
        </w:rPr>
      </w:pPr>
    </w:p>
    <w:p w:rsidR="00602D82" w:rsidRPr="006E41DF" w:rsidRDefault="00602D82" w:rsidP="00297A30"/>
    <w:p w:rsidR="00602D82" w:rsidRDefault="00602D82" w:rsidP="00297A30">
      <w:pPr>
        <w:pStyle w:val="Heading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602D82" w:rsidRDefault="00602D82" w:rsidP="00297A30">
      <w:pPr>
        <w:shd w:val="clear" w:color="auto" w:fill="FFFFFF"/>
        <w:ind w:left="5" w:right="10" w:firstLine="542"/>
        <w:jc w:val="both"/>
      </w:pPr>
    </w:p>
    <w:p w:rsidR="00602D82" w:rsidRDefault="00602D82" w:rsidP="00297A30">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602D82" w:rsidRDefault="00602D82" w:rsidP="00297A30">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602D82" w:rsidRPr="00E5081A" w:rsidRDefault="00602D82" w:rsidP="00297A30">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602D82" w:rsidRPr="002C6E8E" w:rsidRDefault="00602D82" w:rsidP="00297A30">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602D82" w:rsidRPr="00D60BBF" w:rsidRDefault="00602D82" w:rsidP="00297A30">
      <w:pPr>
        <w:tabs>
          <w:tab w:val="left" w:pos="0"/>
        </w:tabs>
        <w:spacing w:after="120"/>
        <w:ind w:firstLine="709"/>
        <w:jc w:val="both"/>
      </w:pPr>
      <w:r w:rsidRPr="00D60BBF">
        <w:t>Термины, используемые в Договоре, означают нижеследующее:</w:t>
      </w:r>
    </w:p>
    <w:p w:rsidR="00602D82" w:rsidRPr="00DF010B" w:rsidRDefault="00602D82" w:rsidP="00297A30">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602D82" w:rsidRPr="005868AC"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02D82" w:rsidRPr="008A2774" w:rsidRDefault="00602D82" w:rsidP="00297A30">
      <w:pPr>
        <w:pStyle w:val="BodyText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602D82" w:rsidRPr="00B87217"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02D82" w:rsidRPr="00D92BA7"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602D82"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02D82" w:rsidRPr="00FF1658"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02D82"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602D82" w:rsidRPr="00531144"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ОАО «Концерн Росэнергоатом».</w:t>
      </w:r>
    </w:p>
    <w:p w:rsidR="00602D82" w:rsidRPr="00531144"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531144">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602D82" w:rsidRPr="00531144"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602D82" w:rsidRPr="008C6D19"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602D82" w:rsidRPr="00BE20E3"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02D82" w:rsidRPr="00CB4754"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602D82" w:rsidRPr="00CB4754"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602D82" w:rsidRPr="008C6D19"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602D82"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602D82" w:rsidRPr="00F75025"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02D82" w:rsidRPr="00BE20E3"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602D82" w:rsidRPr="008717F0"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602D82" w:rsidRPr="008717F0"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602D82" w:rsidRPr="00BE20E3"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02D82" w:rsidRPr="00D12A21"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02D82" w:rsidRPr="000C29FA"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602D82" w:rsidRPr="000A5FB0"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602D82" w:rsidRPr="0080608E"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02D82" w:rsidRPr="00AF073B"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02D82" w:rsidRPr="000C29FA"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602D82"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602D82" w:rsidRPr="002F0742"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02D82" w:rsidRPr="00D60BBF"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602D82" w:rsidRPr="00475405" w:rsidRDefault="00602D82" w:rsidP="00297A30">
      <w:pPr>
        <w:pStyle w:val="BodyText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602D82" w:rsidRPr="00475405" w:rsidRDefault="00602D82" w:rsidP="00297A30">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02D82" w:rsidRPr="00475405" w:rsidRDefault="00602D82" w:rsidP="00297A30">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602D82" w:rsidRPr="00475405" w:rsidRDefault="00602D82" w:rsidP="00297A30">
      <w:pPr>
        <w:pStyle w:val="BodyText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602D82" w:rsidRPr="001C138F" w:rsidRDefault="00602D82" w:rsidP="00297A30">
      <w:pPr>
        <w:pStyle w:val="BodyText3"/>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602D82" w:rsidRPr="00475405" w:rsidRDefault="00602D82" w:rsidP="00297A30">
      <w:pPr>
        <w:pStyle w:val="BodyText3"/>
        <w:tabs>
          <w:tab w:val="left" w:pos="567"/>
          <w:tab w:val="left" w:pos="1134"/>
          <w:tab w:val="left" w:pos="1276"/>
        </w:tabs>
        <w:suppressAutoHyphens/>
        <w:spacing w:before="40"/>
        <w:ind w:firstLine="720"/>
        <w:jc w:val="both"/>
        <w:rPr>
          <w:sz w:val="24"/>
        </w:rPr>
      </w:pPr>
      <w:r w:rsidRPr="001C138F">
        <w:rPr>
          <w:sz w:val="24"/>
        </w:rPr>
        <w:t>1.4</w:t>
      </w:r>
      <w:r>
        <w:rPr>
          <w:sz w:val="24"/>
        </w:rPr>
        <w:t>7</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02D82" w:rsidRPr="00D60BBF" w:rsidRDefault="00602D82" w:rsidP="00297A30">
      <w:pPr>
        <w:pStyle w:val="BodyText3"/>
        <w:tabs>
          <w:tab w:val="left" w:pos="567"/>
          <w:tab w:val="left" w:pos="1134"/>
          <w:tab w:val="left" w:pos="1276"/>
        </w:tabs>
        <w:suppressAutoHyphens/>
        <w:spacing w:before="40"/>
        <w:ind w:firstLine="720"/>
        <w:jc w:val="both"/>
        <w:rPr>
          <w:sz w:val="24"/>
        </w:rPr>
      </w:pPr>
      <w:r>
        <w:rPr>
          <w:sz w:val="24"/>
        </w:rPr>
        <w:t xml:space="preserve">1.48.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602D82" w:rsidRDefault="00602D82" w:rsidP="00297A30">
      <w:pPr>
        <w:pStyle w:val="BodyText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602D82" w:rsidRDefault="00602D82" w:rsidP="00297A30">
      <w:pPr>
        <w:pStyle w:val="BodyText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602D82" w:rsidRPr="00D60BBF" w:rsidRDefault="00602D82" w:rsidP="00297A30">
      <w:pPr>
        <w:pStyle w:val="BodyText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02D82" w:rsidRPr="002C6E8E" w:rsidRDefault="00602D82" w:rsidP="00297A30">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602D82" w:rsidRPr="00D60BBF" w:rsidRDefault="00602D82" w:rsidP="00297A30">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602D82" w:rsidRPr="00405951" w:rsidRDefault="00602D82" w:rsidP="00297A30">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602D82" w:rsidRPr="00D60BBF" w:rsidRDefault="00602D82" w:rsidP="00297A30">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602D82" w:rsidRPr="0009344C" w:rsidRDefault="00602D82" w:rsidP="00297A30">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602D82" w:rsidRDefault="00602D82" w:rsidP="00297A30">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602D82" w:rsidRDefault="00602D82" w:rsidP="00297A30">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602D82" w:rsidRDefault="00602D82" w:rsidP="00297A30">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02D82" w:rsidRPr="004F5B4B" w:rsidRDefault="00602D82" w:rsidP="00297A30">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602D82" w:rsidRPr="00A05028" w:rsidRDefault="00602D82" w:rsidP="00297A30">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602D82" w:rsidRPr="000C29FA" w:rsidRDefault="00602D82" w:rsidP="00297A30">
      <w:pPr>
        <w:pStyle w:val="21"/>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1029"/>
        <w:gridCol w:w="9270"/>
      </w:tblGrid>
      <w:tr w:rsidR="00602D82" w:rsidRPr="007E44FD" w:rsidTr="00234624">
        <w:trPr>
          <w:trHeight w:val="624"/>
        </w:trPr>
        <w:tc>
          <w:tcPr>
            <w:tcW w:w="534" w:type="dxa"/>
          </w:tcPr>
          <w:p w:rsidR="00602D82" w:rsidRPr="007E44FD" w:rsidRDefault="00602D82" w:rsidP="00234624">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602D82" w:rsidRPr="007E44FD" w:rsidRDefault="00602D82" w:rsidP="00234624">
            <w:pPr>
              <w:pStyle w:val="21"/>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02D82" w:rsidRPr="007E44FD" w:rsidTr="00234624">
        <w:trPr>
          <w:trHeight w:val="624"/>
        </w:trPr>
        <w:tc>
          <w:tcPr>
            <w:tcW w:w="534" w:type="dxa"/>
          </w:tcPr>
          <w:p w:rsidR="00602D82" w:rsidRPr="007E44FD" w:rsidRDefault="00602D82" w:rsidP="00234624">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602D82" w:rsidRPr="007E44FD" w:rsidRDefault="00602D82" w:rsidP="00234624">
            <w:pPr>
              <w:pStyle w:val="21"/>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02D82" w:rsidRPr="007E44FD" w:rsidTr="00234624">
        <w:trPr>
          <w:trHeight w:val="624"/>
        </w:trPr>
        <w:tc>
          <w:tcPr>
            <w:tcW w:w="534" w:type="dxa"/>
          </w:tcPr>
          <w:p w:rsidR="00602D82" w:rsidRPr="007E44FD" w:rsidRDefault="00602D82" w:rsidP="00234624">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602D82" w:rsidRPr="007E44FD" w:rsidRDefault="00602D82" w:rsidP="00234624">
            <w:pPr>
              <w:pStyle w:val="21"/>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602D82" w:rsidRPr="000D502F" w:rsidRDefault="00602D82" w:rsidP="00297A30">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602D82" w:rsidRPr="00100167" w:rsidRDefault="00602D82" w:rsidP="00297A30">
      <w:pPr>
        <w:pStyle w:val="BodyText2"/>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602D82" w:rsidRDefault="00602D82" w:rsidP="00297A30">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602D82" w:rsidRDefault="00602D82" w:rsidP="00297A30">
      <w:pPr>
        <w:pStyle w:val="BodyText2"/>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602D82" w:rsidRDefault="00602D82" w:rsidP="00297A30">
      <w:pPr>
        <w:pStyle w:val="BodyText2"/>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602D82" w:rsidRDefault="00602D82" w:rsidP="00297A30">
      <w:pPr>
        <w:pStyle w:val="BodyText2"/>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02D82" w:rsidRDefault="00602D82" w:rsidP="00297A30">
      <w:pPr>
        <w:pStyle w:val="BodyText2"/>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602D82" w:rsidRPr="00EF2009" w:rsidRDefault="00602D82" w:rsidP="00297A30">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602D82" w:rsidRDefault="00602D82" w:rsidP="00297A30">
      <w:pPr>
        <w:pStyle w:val="BodyText2"/>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02D82" w:rsidRDefault="00602D82" w:rsidP="00297A30">
      <w:pPr>
        <w:pStyle w:val="BodyText2"/>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02D82" w:rsidRPr="00051117" w:rsidRDefault="00602D82" w:rsidP="00297A30">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02D82" w:rsidRDefault="00602D82" w:rsidP="00297A30">
      <w:pPr>
        <w:pStyle w:val="BodyText2"/>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02D82" w:rsidRDefault="00602D82" w:rsidP="00297A30">
      <w:pPr>
        <w:pStyle w:val="BodyText2"/>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602D82" w:rsidRDefault="00602D82" w:rsidP="00297A30">
      <w:pPr>
        <w:pStyle w:val="BodyText2"/>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02D82" w:rsidRDefault="00602D82" w:rsidP="00297A30">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602D82" w:rsidRPr="004F0C16" w:rsidRDefault="00602D82" w:rsidP="00297A30">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602D82" w:rsidRPr="005C3E85" w:rsidRDefault="00602D82" w:rsidP="00297A30">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602D82" w:rsidRPr="009C4E10" w:rsidRDefault="00602D82" w:rsidP="00297A30">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602D82" w:rsidRPr="009C4E10" w:rsidRDefault="00602D82" w:rsidP="00297A30">
      <w:pPr>
        <w:shd w:val="clear" w:color="auto" w:fill="FFFFFF"/>
        <w:tabs>
          <w:tab w:val="left" w:pos="0"/>
        </w:tabs>
        <w:ind w:left="120"/>
        <w:jc w:val="center"/>
        <w:rPr>
          <w:b/>
          <w:bCs/>
          <w:spacing w:val="-1"/>
        </w:rPr>
      </w:pPr>
    </w:p>
    <w:p w:rsidR="00602D82" w:rsidRPr="00C3080B" w:rsidRDefault="00602D82" w:rsidP="00297A30">
      <w:pPr>
        <w:pStyle w:val="BodyTextIndent"/>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r w:rsidRPr="00847133">
        <w:rPr>
          <w:bCs/>
          <w:szCs w:val="28"/>
        </w:rPr>
        <w:t>ов)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
    <w:p w:rsidR="00602D82" w:rsidRPr="00C3080B" w:rsidRDefault="00602D82" w:rsidP="00297A30">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602D82" w:rsidRPr="00947C0A" w:rsidRDefault="00602D82" w:rsidP="00297A30">
      <w:pPr>
        <w:pStyle w:val="BodyTextIndent"/>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Транспортная накладная/ ТТН (форма 1-Т) – 1 экземпляр;</w:t>
      </w:r>
    </w:p>
    <w:p w:rsidR="00602D82" w:rsidRDefault="00602D82" w:rsidP="00297A30">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602D82" w:rsidRPr="006A1F2D" w:rsidRDefault="00602D82" w:rsidP="00297A30">
      <w:pPr>
        <w:pStyle w:val="BodyTextIndent"/>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шеф-монтажу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ытанию, шеф-монтажу О</w:t>
      </w:r>
      <w:r w:rsidRPr="00E54C5E">
        <w:rPr>
          <w:bCs/>
          <w:szCs w:val="28"/>
        </w:rPr>
        <w:t>борудования.</w:t>
      </w:r>
    </w:p>
    <w:p w:rsidR="00602D82" w:rsidRPr="00E54C5E" w:rsidRDefault="00602D82" w:rsidP="00297A30">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602D82" w:rsidRPr="007845E0" w:rsidRDefault="00602D82" w:rsidP="00297A30">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602D82" w:rsidRPr="007845E0" w:rsidRDefault="00602D82" w:rsidP="00297A30">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602D82" w:rsidRPr="007845E0" w:rsidRDefault="00602D82" w:rsidP="00297A30">
      <w:pPr>
        <w:pStyle w:val="BodyText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602D82" w:rsidRPr="007845E0" w:rsidRDefault="00602D82" w:rsidP="00297A30">
      <w:pPr>
        <w:pStyle w:val="BodyText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602D82" w:rsidRPr="007845E0" w:rsidRDefault="00602D82" w:rsidP="00297A30">
      <w:pPr>
        <w:shd w:val="clear" w:color="auto" w:fill="FFFFFF"/>
        <w:tabs>
          <w:tab w:val="left" w:pos="0"/>
          <w:tab w:val="left" w:pos="1134"/>
        </w:tabs>
        <w:ind w:firstLine="709"/>
        <w:jc w:val="both"/>
      </w:pPr>
      <w:r w:rsidRPr="007845E0">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02D82" w:rsidRPr="007845E0" w:rsidRDefault="00602D82" w:rsidP="00297A30">
      <w:pPr>
        <w:shd w:val="clear" w:color="auto" w:fill="FFFFFF"/>
        <w:tabs>
          <w:tab w:val="left" w:pos="0"/>
          <w:tab w:val="left" w:pos="1134"/>
        </w:tabs>
        <w:ind w:firstLine="709"/>
        <w:jc w:val="both"/>
      </w:pPr>
    </w:p>
    <w:p w:rsidR="00602D82" w:rsidRDefault="00602D82" w:rsidP="00297A30">
      <w:pPr>
        <w:tabs>
          <w:tab w:val="left" w:pos="0"/>
        </w:tabs>
        <w:ind w:firstLine="709"/>
        <w:jc w:val="center"/>
        <w:rPr>
          <w:b/>
          <w:lang w:val="en-US"/>
        </w:rPr>
      </w:pPr>
      <w:r>
        <w:rPr>
          <w:b/>
        </w:rPr>
        <w:t>Статья 5</w:t>
      </w:r>
      <w:r w:rsidRPr="00832F5B">
        <w:rPr>
          <w:b/>
        </w:rPr>
        <w:t>. Сроки поставки Оборудования</w:t>
      </w:r>
    </w:p>
    <w:p w:rsidR="00602D82" w:rsidRPr="004C66B6" w:rsidRDefault="00602D82" w:rsidP="00297A30">
      <w:pPr>
        <w:tabs>
          <w:tab w:val="left" w:pos="0"/>
        </w:tabs>
        <w:ind w:firstLine="709"/>
        <w:jc w:val="center"/>
        <w:rPr>
          <w:b/>
          <w:lang w:val="en-US"/>
        </w:rPr>
      </w:pPr>
    </w:p>
    <w:p w:rsidR="00602D82" w:rsidRPr="00C604E9" w:rsidRDefault="00602D82" w:rsidP="00297A30">
      <w:pPr>
        <w:pStyle w:val="BodyText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02D82" w:rsidRDefault="00602D82" w:rsidP="00297A30">
      <w:pPr>
        <w:pStyle w:val="BodyText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602D82" w:rsidRPr="00122AFB" w:rsidRDefault="00602D82" w:rsidP="00297A30">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02D82" w:rsidRDefault="00602D82" w:rsidP="00297A30">
      <w:pPr>
        <w:pStyle w:val="BodyText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602D82" w:rsidRDefault="00602D82" w:rsidP="00297A30">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02D82" w:rsidRDefault="00602D82" w:rsidP="00297A30">
      <w:pPr>
        <w:pStyle w:val="BodyText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Pr>
          <w:bCs/>
          <w:color w:val="000000"/>
          <w:sz w:val="24"/>
          <w:szCs w:val="24"/>
        </w:rPr>
        <w:t>11</w:t>
      </w:r>
      <w:r w:rsidRPr="001119FB">
        <w:rPr>
          <w:bCs/>
          <w:color w:val="000000"/>
          <w:sz w:val="24"/>
          <w:szCs w:val="24"/>
        </w:rPr>
        <w:t>.</w:t>
      </w:r>
      <w:r>
        <w:rPr>
          <w:bCs/>
          <w:color w:val="000000"/>
          <w:sz w:val="24"/>
          <w:szCs w:val="24"/>
        </w:rPr>
        <w:t>07</w:t>
      </w:r>
      <w:r w:rsidRPr="001119FB">
        <w:rPr>
          <w:bCs/>
          <w:color w:val="000000"/>
          <w:sz w:val="24"/>
          <w:szCs w:val="24"/>
        </w:rPr>
        <w:t>.201</w:t>
      </w:r>
      <w:r>
        <w:rPr>
          <w:bCs/>
          <w:color w:val="000000"/>
          <w:sz w:val="24"/>
          <w:szCs w:val="24"/>
        </w:rPr>
        <w:t>5</w:t>
      </w:r>
      <w:r w:rsidRPr="00AB72CE">
        <w:rPr>
          <w:bCs/>
          <w:color w:val="000000"/>
          <w:sz w:val="24"/>
          <w:szCs w:val="24"/>
        </w:rPr>
        <w:t>г.</w:t>
      </w:r>
    </w:p>
    <w:p w:rsidR="00602D82" w:rsidRDefault="00602D82" w:rsidP="00297A30">
      <w:pPr>
        <w:pStyle w:val="BodyText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602D82" w:rsidRDefault="00602D82" w:rsidP="00297A30">
      <w:pPr>
        <w:tabs>
          <w:tab w:val="left" w:pos="0"/>
        </w:tabs>
        <w:ind w:firstLine="709"/>
        <w:jc w:val="center"/>
        <w:rPr>
          <w:b/>
          <w:color w:val="000000"/>
        </w:rPr>
      </w:pPr>
    </w:p>
    <w:p w:rsidR="00602D82" w:rsidRPr="003D1FB8" w:rsidRDefault="00602D82" w:rsidP="00297A30">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602D82" w:rsidRPr="003D1FB8" w:rsidRDefault="00602D82" w:rsidP="00297A30">
      <w:pPr>
        <w:tabs>
          <w:tab w:val="left" w:pos="0"/>
        </w:tabs>
        <w:ind w:firstLine="709"/>
        <w:jc w:val="center"/>
        <w:rPr>
          <w:b/>
          <w:bCs/>
          <w:spacing w:val="-1"/>
        </w:rPr>
      </w:pPr>
    </w:p>
    <w:p w:rsidR="00602D82" w:rsidRPr="0077391C" w:rsidRDefault="00602D82" w:rsidP="00297A30">
      <w:pPr>
        <w:shd w:val="clear" w:color="auto" w:fill="FFFFFF"/>
        <w:tabs>
          <w:tab w:val="left" w:pos="0"/>
          <w:tab w:val="left" w:pos="1276"/>
        </w:tabs>
        <w:ind w:firstLine="709"/>
        <w:jc w:val="both"/>
      </w:pPr>
      <w:r>
        <w:t>6.1. </w:t>
      </w:r>
      <w:r w:rsidRPr="00B13AC8">
        <w:t>Покупатель имеет право:</w:t>
      </w:r>
    </w:p>
    <w:p w:rsidR="00602D82" w:rsidRPr="0077391C" w:rsidRDefault="00602D82" w:rsidP="00297A30">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602D82" w:rsidRPr="0077391C" w:rsidRDefault="00602D82" w:rsidP="00297A30">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602D82" w:rsidRPr="0077391C" w:rsidRDefault="00602D82" w:rsidP="00297A30">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602D82" w:rsidRPr="003568D9" w:rsidRDefault="00602D82" w:rsidP="00297A30">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602D82" w:rsidRPr="00907173" w:rsidRDefault="00602D82" w:rsidP="00297A30">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02D82" w:rsidRPr="003D1FB8" w:rsidRDefault="00602D82" w:rsidP="00297A30">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602D82" w:rsidRPr="00350AD4" w:rsidRDefault="00602D82" w:rsidP="00297A30">
      <w:pPr>
        <w:shd w:val="clear" w:color="auto" w:fill="FFFFFF"/>
        <w:tabs>
          <w:tab w:val="left" w:pos="0"/>
          <w:tab w:val="left" w:pos="1276"/>
        </w:tabs>
        <w:ind w:firstLine="709"/>
        <w:jc w:val="both"/>
      </w:pPr>
      <w:r>
        <w:rPr>
          <w:spacing w:val="-2"/>
        </w:rPr>
        <w:t>6</w:t>
      </w:r>
      <w:r w:rsidRPr="00350AD4">
        <w:rPr>
          <w:spacing w:val="-2"/>
        </w:rPr>
        <w:t>.2.    Покупатель обязан:</w:t>
      </w:r>
    </w:p>
    <w:p w:rsidR="00602D82" w:rsidRPr="0077391C" w:rsidRDefault="00602D82" w:rsidP="00297A30">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602D82" w:rsidRPr="0077391C" w:rsidRDefault="00602D82" w:rsidP="00297A30">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602D82" w:rsidRPr="00E23A27" w:rsidRDefault="00602D82" w:rsidP="00297A30">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602D82" w:rsidRPr="00E23A27" w:rsidRDefault="00602D82" w:rsidP="00297A30">
      <w:pPr>
        <w:tabs>
          <w:tab w:val="left" w:pos="0"/>
          <w:tab w:val="left" w:pos="1276"/>
        </w:tabs>
        <w:ind w:firstLine="709"/>
        <w:jc w:val="both"/>
      </w:pPr>
      <w:r>
        <w:rPr>
          <w:color w:val="000000"/>
        </w:rPr>
        <w:t>6</w:t>
      </w:r>
      <w:r w:rsidRPr="00E23A27">
        <w:rPr>
          <w:color w:val="000000"/>
        </w:rPr>
        <w:t>.2.4. </w:t>
      </w:r>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602D82" w:rsidRDefault="00602D82" w:rsidP="00297A30">
      <w:pPr>
        <w:tabs>
          <w:tab w:val="left" w:pos="0"/>
          <w:tab w:val="left" w:pos="1276"/>
        </w:tabs>
        <w:ind w:firstLine="709"/>
        <w:jc w:val="both"/>
      </w:pPr>
      <w:r>
        <w:t>6</w:t>
      </w:r>
      <w:r w:rsidRPr="00E23A27">
        <w:t>.2.5. В течение 20 (Двадцати) календарных дней с даты заключения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602D82" w:rsidRDefault="00602D82" w:rsidP="00297A30">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602D82" w:rsidRPr="006B580D" w:rsidRDefault="00602D82" w:rsidP="00297A30">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02D82" w:rsidRPr="006B580D" w:rsidRDefault="00602D82" w:rsidP="00297A30">
      <w:pPr>
        <w:tabs>
          <w:tab w:val="left" w:pos="0"/>
        </w:tabs>
        <w:ind w:firstLine="709"/>
        <w:jc w:val="both"/>
      </w:pPr>
    </w:p>
    <w:p w:rsidR="00602D82" w:rsidRPr="0027310B" w:rsidRDefault="00602D82" w:rsidP="00297A30">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602D82" w:rsidRPr="0027310B" w:rsidRDefault="00602D82" w:rsidP="00297A30">
      <w:pPr>
        <w:tabs>
          <w:tab w:val="left" w:pos="0"/>
        </w:tabs>
        <w:ind w:firstLine="709"/>
        <w:jc w:val="center"/>
        <w:rPr>
          <w:b/>
          <w:bCs/>
        </w:rPr>
      </w:pPr>
    </w:p>
    <w:p w:rsidR="00602D82" w:rsidRPr="0077391C" w:rsidRDefault="00602D82" w:rsidP="00297A30">
      <w:pPr>
        <w:shd w:val="clear" w:color="auto" w:fill="FFFFFF"/>
        <w:tabs>
          <w:tab w:val="left" w:pos="0"/>
        </w:tabs>
        <w:ind w:firstLine="709"/>
        <w:jc w:val="both"/>
      </w:pPr>
      <w:r>
        <w:t>7</w:t>
      </w:r>
      <w:r w:rsidRPr="00BA1AA1">
        <w:t>.1</w:t>
      </w:r>
      <w:r>
        <w:t>.</w:t>
      </w:r>
      <w:r w:rsidRPr="00BA1AA1">
        <w:t xml:space="preserve"> Поставщик обязан:</w:t>
      </w:r>
    </w:p>
    <w:p w:rsidR="00602D82" w:rsidRPr="00BA1AA1" w:rsidRDefault="00602D82" w:rsidP="00297A30">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602D82" w:rsidRDefault="00602D82" w:rsidP="00297A30">
      <w:pPr>
        <w:shd w:val="clear" w:color="auto" w:fill="FFFFFF"/>
        <w:tabs>
          <w:tab w:val="left" w:pos="0"/>
          <w:tab w:val="left" w:leader="underscore" w:pos="4046"/>
        </w:tabs>
        <w:ind w:left="14" w:right="14" w:firstLine="709"/>
        <w:jc w:val="both"/>
      </w:pPr>
      <w:r w:rsidRPr="00BA1AA1">
        <w:t>Срок передачи Поставщиком Покупателю согласованного ТЗ и/или ТУ – 90 дней с даты вступления в силу настоящего Договора.</w:t>
      </w:r>
    </w:p>
    <w:p w:rsidR="00602D82" w:rsidRPr="003568D9" w:rsidRDefault="00602D82" w:rsidP="00297A30">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602D82" w:rsidRPr="00714A37" w:rsidRDefault="00602D82" w:rsidP="00297A30">
      <w:pPr>
        <w:shd w:val="clear" w:color="auto" w:fill="FFFFFF"/>
        <w:tabs>
          <w:tab w:val="left" w:pos="0"/>
          <w:tab w:val="left" w:pos="1296"/>
        </w:tabs>
        <w:ind w:left="19" w:right="10" w:firstLine="709"/>
        <w:jc w:val="both"/>
      </w:pPr>
      <w:r>
        <w:t>7</w:t>
      </w:r>
      <w:r w:rsidRPr="004424E5">
        <w:t>.1.3</w:t>
      </w:r>
      <w:r>
        <w:t>. </w:t>
      </w:r>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
    <w:p w:rsidR="00602D82" w:rsidRDefault="00602D82" w:rsidP="00297A30">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02D82" w:rsidRPr="00D60BBF" w:rsidRDefault="00602D82" w:rsidP="00297A30">
      <w:pPr>
        <w:tabs>
          <w:tab w:val="left" w:pos="0"/>
        </w:tabs>
        <w:spacing w:after="120"/>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602D82" w:rsidRDefault="00602D82" w:rsidP="00297A30">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602D82" w:rsidRPr="00D71344" w:rsidRDefault="00602D82" w:rsidP="00297A30">
      <w:pPr>
        <w:shd w:val="clear" w:color="auto" w:fill="FFFFFF"/>
        <w:tabs>
          <w:tab w:val="left" w:pos="0"/>
          <w:tab w:val="left" w:pos="709"/>
        </w:tabs>
        <w:ind w:right="10" w:firstLine="709"/>
        <w:jc w:val="both"/>
        <w:rPr>
          <w:spacing w:val="-3"/>
        </w:rPr>
      </w:pPr>
      <w:r>
        <w:rPr>
          <w:spacing w:val="-3"/>
        </w:rPr>
        <w:t>7.1.6.</w:t>
      </w:r>
      <w:r>
        <w:t xml:space="preserve"> </w:t>
      </w:r>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 Покупателем.</w:t>
      </w:r>
    </w:p>
    <w:p w:rsidR="00602D82" w:rsidRDefault="00602D82" w:rsidP="00297A30">
      <w:pPr>
        <w:pStyle w:val="21"/>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602D82" w:rsidRPr="00FC4694" w:rsidRDefault="00602D82" w:rsidP="00297A30">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02D82" w:rsidRDefault="00602D82" w:rsidP="00297A30">
      <w:pPr>
        <w:pStyle w:val="21"/>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02D82" w:rsidRPr="00FC4694" w:rsidRDefault="00602D82" w:rsidP="00297A30">
      <w:pPr>
        <w:pStyle w:val="21"/>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02D82" w:rsidRPr="0077391C" w:rsidRDefault="00602D82" w:rsidP="00297A30">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602D82" w:rsidRPr="00E90B69" w:rsidRDefault="00602D82" w:rsidP="00297A30">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 xml:space="preserve">в соответствии с ПОКАС(О)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602D82" w:rsidRPr="00E90B69" w:rsidRDefault="00602D82" w:rsidP="00297A30">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602D82" w:rsidRPr="00E90B69" w:rsidRDefault="00602D82" w:rsidP="00297A30">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602D82" w:rsidRPr="00390718" w:rsidRDefault="00602D82" w:rsidP="00297A30">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602D82" w:rsidRPr="00390718" w:rsidRDefault="00602D82" w:rsidP="00297A30">
      <w:pPr>
        <w:shd w:val="clear" w:color="auto" w:fill="FFFFFF"/>
        <w:tabs>
          <w:tab w:val="left" w:pos="0"/>
        </w:tabs>
        <w:ind w:right="48" w:firstLine="709"/>
        <w:jc w:val="both"/>
      </w:pPr>
      <w:r w:rsidRPr="00390718">
        <w:t>Для Оборудования 1, 2, 3 класса безопасности:</w:t>
      </w:r>
    </w:p>
    <w:p w:rsidR="00602D82" w:rsidRPr="00390718" w:rsidRDefault="00602D82" w:rsidP="00297A30">
      <w:pPr>
        <w:shd w:val="clear" w:color="auto" w:fill="FFFFFF"/>
        <w:tabs>
          <w:tab w:val="left" w:pos="0"/>
        </w:tabs>
        <w:ind w:right="48" w:firstLine="709"/>
        <w:jc w:val="both"/>
      </w:pPr>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602D82" w:rsidRPr="00390718" w:rsidRDefault="00602D82" w:rsidP="00297A30">
      <w:pPr>
        <w:shd w:val="clear" w:color="auto" w:fill="FFFFFF"/>
        <w:tabs>
          <w:tab w:val="left" w:pos="0"/>
          <w:tab w:val="left" w:pos="1157"/>
        </w:tabs>
        <w:ind w:right="53" w:firstLine="709"/>
        <w:jc w:val="both"/>
      </w:pPr>
      <w:r w:rsidRPr="00390718">
        <w:t>Оформлять Планы качества с обязательным указанием номера письма-поручения ОАО «Концерн Росэнергоатом».</w:t>
      </w:r>
    </w:p>
    <w:p w:rsidR="00602D82" w:rsidRPr="00E90B69" w:rsidRDefault="00602D82" w:rsidP="00297A30">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602D82" w:rsidRPr="00E90B69" w:rsidRDefault="00602D82" w:rsidP="00297A30">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602D82" w:rsidRPr="00E90B69" w:rsidRDefault="00602D82" w:rsidP="00297A30">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602D82" w:rsidRPr="00E90B69" w:rsidRDefault="00602D82" w:rsidP="00297A30">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безопасности Ростехн</w:t>
      </w:r>
      <w:r>
        <w:t>адзора,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602D82" w:rsidRPr="00E90B69" w:rsidRDefault="00602D82" w:rsidP="00297A30">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кл.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602D82" w:rsidRPr="00E90B69" w:rsidRDefault="00602D82" w:rsidP="00297A30">
      <w:pPr>
        <w:shd w:val="clear" w:color="auto" w:fill="FFFFFF"/>
        <w:tabs>
          <w:tab w:val="left" w:pos="0"/>
          <w:tab w:val="left" w:pos="1157"/>
        </w:tabs>
        <w:ind w:right="53" w:firstLine="709"/>
        <w:jc w:val="both"/>
      </w:pPr>
      <w:r>
        <w:t>7.1.11. </w:t>
      </w:r>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
    <w:p w:rsidR="00602D82" w:rsidRPr="0077391C" w:rsidRDefault="00602D82" w:rsidP="00297A30">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602D82" w:rsidRPr="0077391C" w:rsidRDefault="00602D82" w:rsidP="00297A30">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02D82" w:rsidRDefault="00602D82" w:rsidP="00297A30">
      <w:pPr>
        <w:pStyle w:val="BodyText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изготовителя и Покупателя</w:t>
      </w:r>
      <w:r>
        <w:rPr>
          <w:sz w:val="24"/>
          <w:szCs w:val="24"/>
        </w:rPr>
        <w:t>.</w:t>
      </w:r>
    </w:p>
    <w:p w:rsidR="00602D82" w:rsidRPr="0083256D" w:rsidRDefault="00602D82" w:rsidP="00297A30">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Р 15.201-2000. </w:t>
      </w:r>
    </w:p>
    <w:p w:rsidR="00602D82" w:rsidRPr="0083256D" w:rsidRDefault="00602D82" w:rsidP="00297A30">
      <w:pPr>
        <w:shd w:val="clear" w:color="auto" w:fill="FFFFFF"/>
        <w:tabs>
          <w:tab w:val="left" w:pos="0"/>
          <w:tab w:val="left" w:pos="1502"/>
        </w:tabs>
        <w:ind w:firstLine="709"/>
        <w:jc w:val="both"/>
      </w:pPr>
      <w:r w:rsidRPr="0083256D">
        <w:t>Предоставить Покупателю документы по результатам испытаний Оборудования (акты, протоколы).</w:t>
      </w:r>
    </w:p>
    <w:p w:rsidR="00602D82" w:rsidRPr="0083256D" w:rsidRDefault="00602D82" w:rsidP="00297A30">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02D82" w:rsidRPr="0077391C" w:rsidRDefault="00602D82" w:rsidP="00297A30">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602D82" w:rsidRPr="0077391C" w:rsidRDefault="00602D82" w:rsidP="00297A30">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602D82" w:rsidRPr="0077391C" w:rsidRDefault="00602D82" w:rsidP="00297A30">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602D82" w:rsidRPr="0077391C" w:rsidRDefault="00602D82" w:rsidP="00297A30">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602D82" w:rsidRPr="0077391C" w:rsidRDefault="00602D82" w:rsidP="00297A30">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602D82" w:rsidRPr="0077391C" w:rsidRDefault="00602D82" w:rsidP="00297A30">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602D82" w:rsidRPr="0077391C" w:rsidRDefault="00602D82" w:rsidP="00297A30">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602D82" w:rsidRPr="0077391C" w:rsidRDefault="00602D82" w:rsidP="00297A30">
      <w:pPr>
        <w:shd w:val="clear" w:color="auto" w:fill="FFFFFF"/>
        <w:tabs>
          <w:tab w:val="left" w:pos="0"/>
          <w:tab w:val="left" w:pos="1296"/>
        </w:tabs>
        <w:ind w:right="34" w:firstLine="709"/>
        <w:jc w:val="both"/>
        <w:rPr>
          <w:spacing w:val="-5"/>
        </w:rPr>
      </w:pPr>
      <w:r>
        <w:t>7.1.23. 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602D82" w:rsidRPr="0077391C" w:rsidRDefault="00602D82" w:rsidP="00297A30">
      <w:pPr>
        <w:shd w:val="clear" w:color="auto" w:fill="FFFFFF"/>
        <w:tabs>
          <w:tab w:val="left" w:pos="0"/>
          <w:tab w:val="left" w:pos="1296"/>
        </w:tabs>
        <w:ind w:right="34" w:firstLine="709"/>
        <w:jc w:val="both"/>
        <w:rPr>
          <w:spacing w:val="-5"/>
        </w:rPr>
      </w:pPr>
      <w:r>
        <w:t>7.1.24. 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602D82" w:rsidRPr="003608CB" w:rsidRDefault="00602D82" w:rsidP="00297A30">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02D82" w:rsidRDefault="00602D82" w:rsidP="00297A30">
      <w:pPr>
        <w:pStyle w:val="BodyTextIndent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02D82" w:rsidRDefault="00602D82" w:rsidP="00297A30">
      <w:pPr>
        <w:pStyle w:val="BodyTextIndent3"/>
        <w:tabs>
          <w:tab w:val="left" w:pos="0"/>
        </w:tabs>
        <w:spacing w:after="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602D82" w:rsidRPr="005E5E51" w:rsidRDefault="00602D82" w:rsidP="00297A30">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602D82" w:rsidRPr="007E3EA6" w:rsidRDefault="00602D82" w:rsidP="00297A30">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602D82" w:rsidRPr="000E151A" w:rsidRDefault="00602D82" w:rsidP="00297A30">
      <w:pPr>
        <w:pStyle w:val="BodyTextIndent3"/>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 </w:t>
      </w:r>
    </w:p>
    <w:p w:rsidR="00602D82" w:rsidRPr="00B62554" w:rsidRDefault="00602D82" w:rsidP="00297A30">
      <w:pPr>
        <w:tabs>
          <w:tab w:val="right" w:pos="9923"/>
        </w:tabs>
        <w:ind w:firstLine="709"/>
        <w:jc w:val="both"/>
      </w:pPr>
      <w:r w:rsidRPr="006718A5">
        <w:t>7</w:t>
      </w:r>
      <w:r>
        <w:t>.1.3</w:t>
      </w:r>
      <w:r w:rsidRPr="006718A5">
        <w:t>1</w:t>
      </w:r>
      <w:r w:rsidRPr="00223394">
        <w:t xml:space="preserve">.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602D82" w:rsidRPr="00B62554" w:rsidRDefault="00602D82" w:rsidP="00297A30">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602D82" w:rsidRPr="00B62554" w:rsidRDefault="00602D82" w:rsidP="00297A30">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602D82" w:rsidRPr="006718A5" w:rsidRDefault="00602D82" w:rsidP="00297A30">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602D82" w:rsidRPr="00223394" w:rsidRDefault="00602D82" w:rsidP="00297A30">
      <w:pPr>
        <w:pStyle w:val="BodyTextIndent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602D82" w:rsidRPr="0077391C" w:rsidRDefault="00602D82" w:rsidP="00297A30">
      <w:pPr>
        <w:shd w:val="clear" w:color="auto" w:fill="FFFFFF"/>
        <w:tabs>
          <w:tab w:val="left" w:pos="0"/>
          <w:tab w:val="left" w:pos="1277"/>
        </w:tabs>
        <w:ind w:firstLine="709"/>
        <w:jc w:val="both"/>
      </w:pPr>
      <w:r>
        <w:t>7.1.3</w:t>
      </w:r>
      <w:r w:rsidRPr="00297A30">
        <w:t>2</w:t>
      </w:r>
      <w:r>
        <w:t xml:space="preserve">. </w:t>
      </w:r>
      <w:r w:rsidRPr="0043027C">
        <w:t>Выполнять иные обязанности</w:t>
      </w:r>
      <w:r w:rsidRPr="009D2452">
        <w:t>, предусмотренные</w:t>
      </w:r>
      <w:r w:rsidRPr="007E3EA6">
        <w:t xml:space="preserve"> настоящим Договором.</w:t>
      </w:r>
    </w:p>
    <w:p w:rsidR="00602D82" w:rsidRPr="009C4E10" w:rsidRDefault="00602D82" w:rsidP="00297A30">
      <w:pPr>
        <w:pStyle w:val="BodyTextIndent3"/>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602D82" w:rsidRDefault="00602D82" w:rsidP="00297A30">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02D82" w:rsidRPr="00FF3A6B" w:rsidRDefault="00602D82" w:rsidP="00297A30">
      <w:pPr>
        <w:pStyle w:val="BodyTextIndent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602D82" w:rsidRPr="00FF3A6B" w:rsidRDefault="00602D82" w:rsidP="00297A30">
      <w:pPr>
        <w:pStyle w:val="BodyTextIndent3"/>
        <w:tabs>
          <w:tab w:val="left" w:pos="0"/>
        </w:tabs>
        <w:spacing w:after="0"/>
        <w:ind w:left="0" w:firstLine="709"/>
        <w:jc w:val="both"/>
        <w:rPr>
          <w:sz w:val="24"/>
          <w:szCs w:val="24"/>
        </w:rPr>
      </w:pPr>
      <w:r>
        <w:rPr>
          <w:sz w:val="24"/>
          <w:szCs w:val="24"/>
        </w:rPr>
        <w:t>7</w:t>
      </w:r>
      <w:r w:rsidRPr="00FF3A6B">
        <w:rPr>
          <w:sz w:val="24"/>
          <w:szCs w:val="24"/>
        </w:rPr>
        <w:t xml:space="preserve">.4.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602D82" w:rsidRPr="00FF3A6B" w:rsidRDefault="00602D82" w:rsidP="00297A30">
      <w:pPr>
        <w:pStyle w:val="BodyTextIndent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602D82" w:rsidRPr="00FF3A6B" w:rsidRDefault="00602D82" w:rsidP="00297A30">
      <w:pPr>
        <w:pStyle w:val="BodyTextIndent3"/>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602D82" w:rsidRDefault="00602D82" w:rsidP="00297A30">
      <w:pPr>
        <w:tabs>
          <w:tab w:val="left" w:pos="0"/>
        </w:tabs>
        <w:ind w:firstLine="709"/>
        <w:jc w:val="center"/>
        <w:rPr>
          <w:b/>
        </w:rPr>
      </w:pPr>
    </w:p>
    <w:p w:rsidR="00602D82" w:rsidRPr="00C00F19" w:rsidRDefault="00602D82" w:rsidP="00297A30">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602D82" w:rsidRPr="00C00F19" w:rsidRDefault="00602D82" w:rsidP="00297A30">
      <w:pPr>
        <w:tabs>
          <w:tab w:val="left" w:pos="0"/>
        </w:tabs>
        <w:ind w:firstLine="709"/>
        <w:jc w:val="center"/>
        <w:rPr>
          <w:b/>
        </w:rPr>
      </w:pPr>
    </w:p>
    <w:p w:rsidR="00602D82" w:rsidRPr="00E90B69" w:rsidRDefault="00602D82" w:rsidP="00297A30">
      <w:pPr>
        <w:pStyle w:val="BodyText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02D82" w:rsidRDefault="00602D82" w:rsidP="00297A30">
      <w:pPr>
        <w:pStyle w:val="BodyText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602D82" w:rsidRDefault="00602D82" w:rsidP="00297A30">
      <w:pPr>
        <w:pStyle w:val="BodyText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602D82" w:rsidRDefault="00602D82" w:rsidP="00297A30">
      <w:pPr>
        <w:pStyle w:val="BodyText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02D82" w:rsidRDefault="00602D82" w:rsidP="00297A30">
      <w:pPr>
        <w:pStyle w:val="BodyText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02D82" w:rsidRPr="004D76DE" w:rsidRDefault="00602D82" w:rsidP="00297A30">
      <w:pPr>
        <w:pStyle w:val="BodyText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602D82" w:rsidRPr="003A176A" w:rsidRDefault="00602D82" w:rsidP="00297A30">
      <w:pPr>
        <w:pStyle w:val="BodyText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602D82" w:rsidRDefault="00602D82" w:rsidP="00297A30">
      <w:pPr>
        <w:pStyle w:val="BodyText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602D82" w:rsidRDefault="00602D82" w:rsidP="00297A30">
      <w:pPr>
        <w:pStyle w:val="BodyText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602D82" w:rsidRDefault="00602D82" w:rsidP="00297A30">
      <w:pPr>
        <w:pStyle w:val="BodyText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602D82" w:rsidRPr="00D52052" w:rsidRDefault="00602D82" w:rsidP="00297A30">
      <w:pPr>
        <w:pStyle w:val="BodyText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02D82" w:rsidRPr="00D52052" w:rsidRDefault="00602D82" w:rsidP="00297A30">
      <w:pPr>
        <w:pStyle w:val="BodyText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602D82" w:rsidRPr="00D52052" w:rsidRDefault="00602D82" w:rsidP="00297A30">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602D82" w:rsidRPr="00D52052" w:rsidRDefault="00602D82" w:rsidP="00297A30">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602D82" w:rsidRPr="00D52052" w:rsidRDefault="00602D82" w:rsidP="00297A30">
      <w:pPr>
        <w:pStyle w:val="BodyText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602D82" w:rsidRPr="00D52052" w:rsidRDefault="00602D82" w:rsidP="00297A30">
      <w:pPr>
        <w:pStyle w:val="BodyText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602D82" w:rsidRPr="00D52052" w:rsidRDefault="00602D82" w:rsidP="00297A30">
      <w:pPr>
        <w:pStyle w:val="BodyText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602D82" w:rsidRPr="00D52052" w:rsidRDefault="00602D82" w:rsidP="00297A30">
      <w:pPr>
        <w:pStyle w:val="BodyText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602D82" w:rsidRDefault="00602D82" w:rsidP="00297A30">
      <w:pPr>
        <w:pStyle w:val="BodyText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602D82" w:rsidRDefault="00602D82" w:rsidP="00297A30">
      <w:pPr>
        <w:pStyle w:val="BodyText3"/>
        <w:tabs>
          <w:tab w:val="left" w:pos="0"/>
        </w:tabs>
        <w:suppressAutoHyphens/>
        <w:ind w:firstLine="709"/>
        <w:jc w:val="both"/>
        <w:rPr>
          <w:sz w:val="24"/>
          <w:szCs w:val="24"/>
        </w:rPr>
      </w:pPr>
      <w:r>
        <w:rPr>
          <w:sz w:val="24"/>
          <w:szCs w:val="24"/>
        </w:rPr>
        <w:t>8.7. </w:t>
      </w:r>
      <w:r w:rsidRPr="00C73F0F">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602D82" w:rsidRDefault="00602D82" w:rsidP="00297A30">
      <w:pPr>
        <w:pStyle w:val="BodyText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602D82" w:rsidRPr="00C73F0F" w:rsidRDefault="00602D82" w:rsidP="00297A30">
      <w:pPr>
        <w:pStyle w:val="BodyText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02D82" w:rsidRPr="00D55FB6" w:rsidRDefault="00602D82" w:rsidP="00297A30">
      <w:pPr>
        <w:pStyle w:val="BodyText3"/>
        <w:tabs>
          <w:tab w:val="left" w:pos="0"/>
        </w:tabs>
        <w:suppressAutoHyphens/>
        <w:jc w:val="both"/>
        <w:rPr>
          <w:sz w:val="24"/>
          <w:szCs w:val="24"/>
        </w:rPr>
      </w:pPr>
      <w:r w:rsidRPr="00D55FB6">
        <w:rPr>
          <w:sz w:val="24"/>
          <w:szCs w:val="24"/>
        </w:rPr>
        <w:t>- ожидаемую дату прибытия в место назначения;</w:t>
      </w:r>
    </w:p>
    <w:p w:rsidR="00602D82" w:rsidRPr="00D55FB6" w:rsidRDefault="00602D82" w:rsidP="00297A30">
      <w:pPr>
        <w:pStyle w:val="BodyText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602D82" w:rsidRPr="00D55FB6" w:rsidRDefault="00602D82" w:rsidP="00297A30">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602D82" w:rsidRPr="00D55FB6" w:rsidRDefault="00602D82" w:rsidP="00297A30">
      <w:pPr>
        <w:pStyle w:val="BodyText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602D82" w:rsidRPr="00D55FB6" w:rsidRDefault="00602D82" w:rsidP="00297A30">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602D82" w:rsidRPr="00D55FB6" w:rsidRDefault="00602D82" w:rsidP="00297A30">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602D82" w:rsidRPr="00E531FD" w:rsidRDefault="00602D82" w:rsidP="00297A30">
      <w:pPr>
        <w:pStyle w:val="BodyText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602D82" w:rsidRPr="009E4548" w:rsidRDefault="00602D82" w:rsidP="00297A30">
      <w:pPr>
        <w:pStyle w:val="BodyText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602D82" w:rsidRDefault="00602D82" w:rsidP="00297A30">
      <w:pPr>
        <w:ind w:firstLine="709"/>
        <w:jc w:val="both"/>
      </w:pPr>
      <w:r>
        <w:t>8.11.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602D82" w:rsidRDefault="00602D82" w:rsidP="00297A30">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602D82" w:rsidRPr="00D60BBF" w:rsidRDefault="00602D82" w:rsidP="00297A30">
      <w:pPr>
        <w:pStyle w:val="BodyText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602D82" w:rsidRPr="008055C9" w:rsidRDefault="00602D82" w:rsidP="00297A30">
      <w:pPr>
        <w:pStyle w:val="BodyText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602D82" w:rsidRDefault="00602D82" w:rsidP="00297A30">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602D82" w:rsidRPr="008320D7" w:rsidRDefault="00602D82" w:rsidP="00297A30">
      <w:pPr>
        <w:pStyle w:val="BodyText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602D82" w:rsidRPr="009A69FF" w:rsidRDefault="00602D82" w:rsidP="00297A30">
      <w:pPr>
        <w:pStyle w:val="BodyText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02D82" w:rsidRPr="009A69FF" w:rsidRDefault="00602D82" w:rsidP="00297A30">
      <w:pPr>
        <w:pStyle w:val="BodyText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02D82" w:rsidRPr="00D03AD8" w:rsidRDefault="00602D82" w:rsidP="00297A30">
      <w:pPr>
        <w:pStyle w:val="BodyText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02D82" w:rsidRPr="009C4E10" w:rsidRDefault="00602D82" w:rsidP="00297A30">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02D82" w:rsidRPr="009C4E10" w:rsidRDefault="00602D82" w:rsidP="00297A30">
      <w:pPr>
        <w:ind w:left="120" w:firstLine="600"/>
        <w:jc w:val="both"/>
      </w:pPr>
    </w:p>
    <w:p w:rsidR="00602D82" w:rsidRPr="009C4E10" w:rsidRDefault="00602D82" w:rsidP="00297A30">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602D82" w:rsidRPr="009C4E10" w:rsidRDefault="00602D82" w:rsidP="00297A30">
      <w:pPr>
        <w:tabs>
          <w:tab w:val="left" w:pos="0"/>
        </w:tabs>
        <w:ind w:firstLine="709"/>
        <w:jc w:val="center"/>
        <w:rPr>
          <w:b/>
          <w:color w:val="000000"/>
        </w:rPr>
      </w:pPr>
    </w:p>
    <w:p w:rsidR="00602D82" w:rsidRDefault="00602D82" w:rsidP="00297A30">
      <w:pPr>
        <w:pStyle w:val="21"/>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602D82" w:rsidRPr="00D60BBF" w:rsidRDefault="00602D82" w:rsidP="00297A30">
      <w:pPr>
        <w:pStyle w:val="BodyText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602D82" w:rsidRPr="004C32AF" w:rsidRDefault="00602D82" w:rsidP="00297A30">
      <w:pPr>
        <w:pStyle w:val="21"/>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602D82" w:rsidRPr="00C25DA2" w:rsidRDefault="00602D82" w:rsidP="00297A30">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602D82" w:rsidRDefault="00602D82" w:rsidP="00297A30">
      <w:pPr>
        <w:pStyle w:val="21"/>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1029"/>
        <w:gridCol w:w="9108"/>
      </w:tblGrid>
      <w:tr w:rsidR="00602D82" w:rsidTr="00234624">
        <w:trPr>
          <w:trHeight w:val="457"/>
        </w:trPr>
        <w:tc>
          <w:tcPr>
            <w:tcW w:w="500" w:type="dxa"/>
          </w:tcPr>
          <w:p w:rsidR="00602D82" w:rsidRDefault="00602D82" w:rsidP="00234624">
            <w:pPr>
              <w:pStyle w:val="21"/>
              <w:suppressLineNumbers/>
              <w:tabs>
                <w:tab w:val="left" w:pos="0"/>
              </w:tabs>
              <w:suppressAutoHyphens/>
              <w:spacing w:after="0"/>
              <w:ind w:left="0" w:right="24" w:firstLine="709"/>
              <w:jc w:val="right"/>
              <w:rPr>
                <w:szCs w:val="24"/>
              </w:rPr>
            </w:pPr>
            <w:r>
              <w:rPr>
                <w:szCs w:val="24"/>
              </w:rPr>
              <w:t>-</w:t>
            </w:r>
          </w:p>
        </w:tc>
        <w:tc>
          <w:tcPr>
            <w:tcW w:w="9531" w:type="dxa"/>
          </w:tcPr>
          <w:p w:rsidR="00602D82" w:rsidRDefault="00602D82" w:rsidP="00234624">
            <w:pPr>
              <w:pStyle w:val="21"/>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602D82" w:rsidTr="00234624">
        <w:trPr>
          <w:trHeight w:val="362"/>
        </w:trPr>
        <w:tc>
          <w:tcPr>
            <w:tcW w:w="500" w:type="dxa"/>
          </w:tcPr>
          <w:p w:rsidR="00602D82" w:rsidRDefault="00602D82" w:rsidP="00234624">
            <w:pPr>
              <w:pStyle w:val="21"/>
              <w:suppressLineNumbers/>
              <w:tabs>
                <w:tab w:val="left" w:pos="0"/>
              </w:tabs>
              <w:suppressAutoHyphens/>
              <w:spacing w:after="0"/>
              <w:ind w:left="0" w:right="24" w:firstLine="709"/>
              <w:jc w:val="right"/>
              <w:rPr>
                <w:szCs w:val="24"/>
              </w:rPr>
            </w:pPr>
            <w:r>
              <w:rPr>
                <w:szCs w:val="24"/>
              </w:rPr>
              <w:t>-</w:t>
            </w:r>
          </w:p>
        </w:tc>
        <w:tc>
          <w:tcPr>
            <w:tcW w:w="9531" w:type="dxa"/>
          </w:tcPr>
          <w:p w:rsidR="00602D82" w:rsidRDefault="00602D82" w:rsidP="00234624">
            <w:pPr>
              <w:pStyle w:val="21"/>
              <w:suppressLineNumbers/>
              <w:tabs>
                <w:tab w:val="left" w:pos="0"/>
              </w:tabs>
              <w:suppressAutoHyphens/>
              <w:spacing w:after="0"/>
              <w:ind w:left="0" w:right="24" w:firstLine="0"/>
              <w:jc w:val="left"/>
              <w:rPr>
                <w:szCs w:val="24"/>
              </w:rPr>
            </w:pPr>
            <w:r>
              <w:rPr>
                <w:szCs w:val="24"/>
              </w:rPr>
              <w:t>целостность тары (упаковки).</w:t>
            </w:r>
          </w:p>
        </w:tc>
      </w:tr>
    </w:tbl>
    <w:p w:rsidR="00602D82" w:rsidRPr="0077391C" w:rsidRDefault="00602D82" w:rsidP="00297A30">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
    <w:p w:rsidR="00602D82" w:rsidRDefault="00602D82" w:rsidP="00297A30">
      <w:pPr>
        <w:pStyle w:val="BodyTextIndent"/>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с даты </w:t>
      </w:r>
      <w:r>
        <w:rPr>
          <w:bCs/>
          <w:color w:val="000000"/>
        </w:rPr>
        <w:t xml:space="preserve">подписания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602D82" w:rsidRDefault="00602D82" w:rsidP="00297A30">
      <w:pPr>
        <w:pStyle w:val="BodyTextIndent"/>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602D82" w:rsidRPr="004776E7" w:rsidRDefault="00602D82" w:rsidP="00297A30">
      <w:pPr>
        <w:pStyle w:val="BodyTextIndent"/>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4776E7">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602D82" w:rsidRPr="007E56AC" w:rsidRDefault="00602D82" w:rsidP="00297A30">
      <w:pPr>
        <w:pStyle w:val="BodyTextIndent"/>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602D82" w:rsidRPr="007E56AC" w:rsidRDefault="00602D82" w:rsidP="00297A30">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602D82" w:rsidRPr="007E56AC" w:rsidRDefault="00602D82" w:rsidP="00297A30">
      <w:pPr>
        <w:pStyle w:val="BodyTextIndent"/>
        <w:widowControl w:val="0"/>
        <w:tabs>
          <w:tab w:val="left" w:pos="0"/>
          <w:tab w:val="left" w:pos="142"/>
        </w:tabs>
        <w:suppressAutoHyphens/>
        <w:ind w:left="0" w:firstLine="709"/>
        <w:jc w:val="both"/>
        <w:rPr>
          <w:bCs/>
          <w:color w:val="000000"/>
        </w:rPr>
      </w:pPr>
      <w:r>
        <w:rPr>
          <w:bCs/>
          <w:color w:val="000000"/>
        </w:rPr>
        <w:t>9.6. </w:t>
      </w:r>
      <w:r w:rsidRPr="007E56AC">
        <w:rPr>
          <w:bCs/>
          <w:color w:val="000000"/>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602D82" w:rsidRPr="00AC527E" w:rsidRDefault="00602D82" w:rsidP="00297A30">
      <w:pPr>
        <w:pStyle w:val="BodyTextIndent"/>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602D82" w:rsidRPr="00983CF2" w:rsidRDefault="00602D82" w:rsidP="00297A30">
      <w:pPr>
        <w:pStyle w:val="BodyTextIndent"/>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602D82" w:rsidRPr="004776E7" w:rsidRDefault="00602D82" w:rsidP="00297A30">
      <w:pPr>
        <w:pStyle w:val="BodyTextIndent"/>
        <w:widowControl w:val="0"/>
        <w:tabs>
          <w:tab w:val="left" w:pos="0"/>
        </w:tabs>
        <w:suppressAutoHyphens/>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602D82" w:rsidRPr="004776E7" w:rsidRDefault="00602D82" w:rsidP="00297A30">
      <w:pPr>
        <w:pStyle w:val="BodyTextIndent"/>
        <w:widowControl w:val="0"/>
        <w:tabs>
          <w:tab w:val="left" w:pos="0"/>
        </w:tabs>
        <w:suppressAutoHyphens/>
        <w:ind w:left="0" w:firstLine="709"/>
        <w:jc w:val="both"/>
        <w:rPr>
          <w:bCs/>
          <w:szCs w:val="28"/>
        </w:rPr>
      </w:pPr>
      <w:r>
        <w:rPr>
          <w:bCs/>
          <w:szCs w:val="28"/>
        </w:rPr>
        <w:t>9</w:t>
      </w:r>
      <w:r w:rsidRPr="004776E7">
        <w:rPr>
          <w:bCs/>
          <w:szCs w:val="28"/>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602D82" w:rsidRPr="004776E7" w:rsidRDefault="00602D82" w:rsidP="00297A30">
      <w:pPr>
        <w:pStyle w:val="BodyTextIndent"/>
        <w:widowControl w:val="0"/>
        <w:tabs>
          <w:tab w:val="left" w:pos="0"/>
        </w:tabs>
        <w:suppressAutoHyphens/>
        <w:ind w:left="0" w:firstLine="709"/>
        <w:jc w:val="both"/>
        <w:rPr>
          <w:bCs/>
          <w:szCs w:val="28"/>
        </w:rPr>
      </w:pPr>
      <w:r w:rsidRPr="004776E7">
        <w:rPr>
          <w:bCs/>
          <w:szCs w:val="28"/>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602D82" w:rsidRDefault="00602D82" w:rsidP="00297A30">
      <w:pPr>
        <w:pStyle w:val="BodyTextIndent"/>
        <w:widowControl w:val="0"/>
        <w:tabs>
          <w:tab w:val="left" w:pos="0"/>
        </w:tabs>
        <w:suppressAutoHyphens/>
        <w:ind w:left="0" w:firstLine="709"/>
        <w:jc w:val="both"/>
        <w:rPr>
          <w:bCs/>
          <w:color w:val="000000"/>
          <w:spacing w:val="2"/>
        </w:rPr>
      </w:pPr>
      <w:r w:rsidRPr="004776E7">
        <w:rPr>
          <w:bCs/>
          <w:szCs w:val="28"/>
        </w:rPr>
        <w:t>Стороны пришли к соглашению, что Акт входного контроля (ВК-1, ВК-2), устанавливающий недостачу, ненадлежащее</w:t>
      </w:r>
      <w:r w:rsidRPr="007E56AC">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602D82" w:rsidRPr="00983CF2" w:rsidRDefault="00602D82" w:rsidP="00297A30">
      <w:pPr>
        <w:pStyle w:val="BodyTextIndent"/>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602D82" w:rsidRDefault="00602D82" w:rsidP="00297A30">
      <w:pPr>
        <w:pStyle w:val="BodyTextIndent"/>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602D82" w:rsidRPr="007E56AC" w:rsidRDefault="00602D82" w:rsidP="00297A30">
      <w:pPr>
        <w:pStyle w:val="BodyTextIndent"/>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602D82" w:rsidRPr="001C0073" w:rsidRDefault="00602D82" w:rsidP="00297A30">
      <w:pPr>
        <w:pStyle w:val="BodyTextIndent"/>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r>
        <w:rPr>
          <w:bCs/>
          <w:color w:val="000000"/>
        </w:rPr>
        <w:t>.</w:t>
      </w:r>
    </w:p>
    <w:p w:rsidR="00602D82" w:rsidRPr="00DA4835" w:rsidRDefault="00602D82" w:rsidP="00297A30">
      <w:pPr>
        <w:pStyle w:val="BodyTextIndent"/>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r>
        <w:rPr>
          <w:bCs/>
          <w:color w:val="000000"/>
        </w:rPr>
        <w:t>.</w:t>
      </w:r>
    </w:p>
    <w:p w:rsidR="00602D82" w:rsidRPr="004776E7" w:rsidRDefault="00602D82" w:rsidP="00297A30">
      <w:pPr>
        <w:pStyle w:val="BodyTextIndent"/>
        <w:widowControl w:val="0"/>
        <w:tabs>
          <w:tab w:val="left" w:pos="0"/>
        </w:tabs>
        <w:suppressAutoHyphens/>
        <w:ind w:left="0" w:firstLine="709"/>
        <w:jc w:val="both"/>
        <w:rPr>
          <w:bCs/>
          <w:color w:val="000000"/>
        </w:rPr>
      </w:pPr>
      <w:r>
        <w:rPr>
          <w:bCs/>
          <w:color w:val="000000"/>
        </w:rPr>
        <w:t>9</w:t>
      </w:r>
      <w:r w:rsidRPr="004776E7">
        <w:rPr>
          <w:bCs/>
          <w:color w:val="000000"/>
        </w:rPr>
        <w:t>.13.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602D82" w:rsidRPr="009C4E10" w:rsidRDefault="00602D82" w:rsidP="00297A30">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602D82" w:rsidRPr="009C4E10" w:rsidRDefault="00602D82" w:rsidP="00297A30">
      <w:pPr>
        <w:shd w:val="clear" w:color="auto" w:fill="FFFFFF"/>
        <w:tabs>
          <w:tab w:val="left" w:pos="0"/>
        </w:tabs>
        <w:ind w:left="3360" w:firstLine="709"/>
        <w:jc w:val="both"/>
        <w:rPr>
          <w:b/>
          <w:bCs/>
          <w:spacing w:val="-1"/>
        </w:rPr>
      </w:pPr>
    </w:p>
    <w:p w:rsidR="00602D82" w:rsidRPr="0077391C" w:rsidRDefault="00602D82" w:rsidP="00297A30">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602D82" w:rsidRPr="0077391C" w:rsidRDefault="00602D82" w:rsidP="00297A30">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602D82" w:rsidRPr="0077391C" w:rsidRDefault="00602D82" w:rsidP="00297A30">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602D82" w:rsidRPr="0077391C" w:rsidRDefault="00602D82" w:rsidP="00297A30">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602D82" w:rsidRPr="0077391C" w:rsidRDefault="00602D82" w:rsidP="00297A30">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602D82" w:rsidRPr="00086A7F" w:rsidRDefault="00602D82" w:rsidP="00297A30">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602D82" w:rsidRDefault="00602D82" w:rsidP="00AB644F">
      <w:pPr>
        <w:shd w:val="clear" w:color="auto" w:fill="FFFFFF"/>
        <w:tabs>
          <w:tab w:val="left" w:pos="0"/>
          <w:tab w:val="left" w:pos="1128"/>
        </w:tabs>
        <w:ind w:left="14" w:right="38" w:firstLine="412"/>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11.07.2015 г.</w:t>
      </w:r>
    </w:p>
    <w:p w:rsidR="00602D82" w:rsidRPr="00196004" w:rsidRDefault="00602D82" w:rsidP="00297A30">
      <w:pPr>
        <w:shd w:val="clear" w:color="auto" w:fill="FFFFFF"/>
        <w:tabs>
          <w:tab w:val="left" w:pos="0"/>
          <w:tab w:val="left" w:pos="1128"/>
        </w:tabs>
        <w:ind w:left="14" w:right="38" w:firstLine="709"/>
        <w:jc w:val="both"/>
        <w:rPr>
          <w:b/>
          <w:bCs/>
          <w:spacing w:val="-1"/>
        </w:rPr>
      </w:pPr>
    </w:p>
    <w:p w:rsidR="00602D82" w:rsidRPr="009C4E10" w:rsidRDefault="00602D82" w:rsidP="00297A30">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602D82" w:rsidRPr="009C4E10" w:rsidRDefault="00602D82" w:rsidP="00297A30">
      <w:pPr>
        <w:shd w:val="clear" w:color="auto" w:fill="FFFFFF"/>
        <w:tabs>
          <w:tab w:val="left" w:pos="0"/>
        </w:tabs>
        <w:ind w:left="3005" w:firstLine="709"/>
        <w:jc w:val="both"/>
        <w:rPr>
          <w:b/>
          <w:bCs/>
          <w:spacing w:val="-1"/>
        </w:rPr>
      </w:pPr>
    </w:p>
    <w:p w:rsidR="00602D82" w:rsidRDefault="00602D82" w:rsidP="00297A30">
      <w:pPr>
        <w:pStyle w:val="BodyText"/>
        <w:keepLines/>
        <w:tabs>
          <w:tab w:val="left" w:pos="0"/>
        </w:tabs>
        <w:spacing w:after="0"/>
        <w:ind w:firstLine="720"/>
        <w:jc w:val="both"/>
      </w:pPr>
      <w:r>
        <w:t>11</w:t>
      </w:r>
      <w:r w:rsidRPr="00AD6704">
        <w:t>.</w:t>
      </w:r>
      <w:r w:rsidRPr="004830A1">
        <w:t>1.</w:t>
      </w:r>
      <w:r>
        <w:t> </w:t>
      </w:r>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602D82" w:rsidRDefault="00602D82" w:rsidP="00297A30">
      <w:pPr>
        <w:pStyle w:val="BodyText"/>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602D82" w:rsidRPr="00191527" w:rsidRDefault="00602D82" w:rsidP="00297A30">
      <w:pPr>
        <w:pStyle w:val="BodyText"/>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602D82" w:rsidRPr="009C4E10" w:rsidRDefault="00602D82" w:rsidP="00297A30">
      <w:pPr>
        <w:pStyle w:val="BodyText"/>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02D82" w:rsidRDefault="00602D82" w:rsidP="00297A30">
      <w:pPr>
        <w:pStyle w:val="BodyText"/>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02D82" w:rsidRDefault="00602D82" w:rsidP="00297A30">
      <w:pPr>
        <w:pStyle w:val="BodyText"/>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02D82" w:rsidRDefault="00602D82" w:rsidP="00297A30">
      <w:pPr>
        <w:pStyle w:val="BodyText"/>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602D82" w:rsidRDefault="00602D82" w:rsidP="00297A30">
      <w:pPr>
        <w:pStyle w:val="BodyText"/>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602D82" w:rsidRDefault="00602D82" w:rsidP="00297A30">
      <w:pPr>
        <w:pStyle w:val="BodyText"/>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02D82" w:rsidRPr="0022248B" w:rsidRDefault="00602D82" w:rsidP="00297A30">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602D82" w:rsidRPr="0022248B" w:rsidRDefault="00602D82" w:rsidP="00297A30">
      <w:pPr>
        <w:pStyle w:val="21"/>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602D82" w:rsidRPr="0022248B" w:rsidRDefault="00602D82" w:rsidP="00297A30">
      <w:pPr>
        <w:pStyle w:val="21"/>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602D82" w:rsidRDefault="00602D82" w:rsidP="00297A30">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602D82" w:rsidRPr="00FD1BA8" w:rsidRDefault="00602D82" w:rsidP="00297A30">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602D82" w:rsidRDefault="00602D82" w:rsidP="00297A30">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602D82" w:rsidRDefault="00602D82" w:rsidP="00297A30">
      <w:pPr>
        <w:tabs>
          <w:tab w:val="left" w:pos="0"/>
        </w:tabs>
        <w:spacing w:line="240" w:lineRule="atLeast"/>
        <w:ind w:firstLine="709"/>
        <w:jc w:val="both"/>
      </w:pPr>
      <w:r>
        <w:t xml:space="preserve">11.13.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602D82" w:rsidRDefault="00602D82" w:rsidP="00297A30">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602D82" w:rsidRDefault="00602D82" w:rsidP="00297A30">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602D82" w:rsidRDefault="00602D82" w:rsidP="00297A30">
      <w:pPr>
        <w:tabs>
          <w:tab w:val="left" w:pos="0"/>
        </w:tabs>
        <w:spacing w:line="240" w:lineRule="atLeast"/>
        <w:ind w:firstLine="709"/>
        <w:jc w:val="both"/>
      </w:pPr>
      <w:r w:rsidRPr="004A520F">
        <w:t>1</w:t>
      </w:r>
      <w:r>
        <w:t>1</w:t>
      </w:r>
      <w:r w:rsidRPr="004A520F">
        <w:t>.1</w:t>
      </w:r>
      <w:r>
        <w:t>6</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непредставленный документ.</w:t>
      </w:r>
    </w:p>
    <w:p w:rsidR="00602D82" w:rsidRDefault="00602D82" w:rsidP="00297A30">
      <w:pPr>
        <w:tabs>
          <w:tab w:val="left" w:pos="0"/>
        </w:tabs>
        <w:spacing w:line="240" w:lineRule="atLeast"/>
        <w:ind w:firstLine="709"/>
        <w:jc w:val="both"/>
      </w:pPr>
      <w:r w:rsidRPr="002B24E7">
        <w:t>1</w:t>
      </w:r>
      <w:r>
        <w:t>1</w:t>
      </w:r>
      <w:r w:rsidRPr="002B24E7">
        <w:t>.</w:t>
      </w:r>
      <w:r>
        <w:t>17</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02D82" w:rsidRPr="00503F20" w:rsidRDefault="00602D82" w:rsidP="00297A30">
      <w:pPr>
        <w:tabs>
          <w:tab w:val="left" w:pos="0"/>
        </w:tabs>
        <w:spacing w:line="240" w:lineRule="atLeast"/>
        <w:ind w:firstLine="709"/>
        <w:jc w:val="both"/>
      </w:pPr>
    </w:p>
    <w:p w:rsidR="00602D82" w:rsidRPr="005B6497" w:rsidRDefault="00602D82" w:rsidP="00297A30">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602D82" w:rsidRPr="005B6497" w:rsidRDefault="00602D82" w:rsidP="00297A30">
      <w:pPr>
        <w:shd w:val="clear" w:color="auto" w:fill="FFFFFF"/>
        <w:tabs>
          <w:tab w:val="left" w:pos="0"/>
        </w:tabs>
        <w:ind w:firstLine="709"/>
        <w:jc w:val="center"/>
        <w:rPr>
          <w:b/>
          <w:bCs/>
          <w:spacing w:val="-1"/>
        </w:rPr>
      </w:pPr>
    </w:p>
    <w:p w:rsidR="00602D82" w:rsidRDefault="00602D82" w:rsidP="00297A30">
      <w:pPr>
        <w:pStyle w:val="21"/>
        <w:suppressLineNumbers/>
        <w:tabs>
          <w:tab w:val="clear" w:pos="709"/>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602D82" w:rsidRDefault="00602D82" w:rsidP="00297A30">
      <w:pPr>
        <w:pStyle w:val="21"/>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602D82" w:rsidRDefault="00602D82" w:rsidP="00297A30">
      <w:pPr>
        <w:pStyle w:val="BodyTextIndent3"/>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602D82" w:rsidRDefault="00602D82" w:rsidP="00297A30">
      <w:pPr>
        <w:pStyle w:val="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02D82" w:rsidRPr="0077391C" w:rsidRDefault="00602D82" w:rsidP="00297A30">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602D82" w:rsidRDefault="00602D82" w:rsidP="00297A30">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602D82" w:rsidRPr="0077391C" w:rsidRDefault="00602D82" w:rsidP="00297A30">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02D82" w:rsidRPr="0077391C" w:rsidRDefault="00602D82" w:rsidP="00297A30">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602D82" w:rsidRPr="0077391C" w:rsidRDefault="00602D82" w:rsidP="00297A30">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602D82" w:rsidRPr="0077391C" w:rsidRDefault="00602D82" w:rsidP="00297A30">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602D82" w:rsidRDefault="00602D82" w:rsidP="00297A30">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602D82" w:rsidRPr="00B5337B" w:rsidRDefault="00602D82" w:rsidP="00297A30">
      <w:pPr>
        <w:shd w:val="clear" w:color="auto" w:fill="FFFFFF"/>
        <w:tabs>
          <w:tab w:val="left" w:pos="0"/>
        </w:tabs>
        <w:ind w:firstLine="709"/>
        <w:jc w:val="center"/>
        <w:rPr>
          <w:b/>
          <w:bCs/>
          <w:spacing w:val="-1"/>
        </w:rPr>
      </w:pPr>
    </w:p>
    <w:p w:rsidR="00602D82" w:rsidRPr="00DB6192" w:rsidRDefault="00602D82" w:rsidP="00297A30">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602D82" w:rsidRPr="00DB6192" w:rsidRDefault="00602D82" w:rsidP="00297A30">
      <w:pPr>
        <w:shd w:val="clear" w:color="auto" w:fill="FFFFFF"/>
        <w:tabs>
          <w:tab w:val="left" w:pos="0"/>
        </w:tabs>
        <w:ind w:left="2611" w:firstLine="709"/>
        <w:jc w:val="both"/>
        <w:rPr>
          <w:b/>
          <w:bCs/>
          <w:spacing w:val="-1"/>
        </w:rPr>
      </w:pPr>
    </w:p>
    <w:p w:rsidR="00602D82" w:rsidRPr="0077391C" w:rsidRDefault="00602D82" w:rsidP="00297A30">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602D82" w:rsidRPr="0077391C" w:rsidRDefault="00602D82" w:rsidP="00297A30">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602D82" w:rsidRPr="0077391C" w:rsidRDefault="00602D82" w:rsidP="00297A30">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02D82" w:rsidRPr="0070162B" w:rsidRDefault="00602D82" w:rsidP="00297A30">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02D82" w:rsidRPr="0025033A" w:rsidRDefault="00602D82" w:rsidP="00297A30">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602D82" w:rsidRPr="0025033A" w:rsidRDefault="00602D82" w:rsidP="00297A30">
      <w:pPr>
        <w:shd w:val="clear" w:color="auto" w:fill="FFFFFF"/>
        <w:tabs>
          <w:tab w:val="left" w:pos="0"/>
        </w:tabs>
        <w:ind w:left="3490" w:firstLine="709"/>
        <w:jc w:val="both"/>
        <w:rPr>
          <w:b/>
          <w:bCs/>
          <w:spacing w:val="-1"/>
        </w:rPr>
      </w:pPr>
    </w:p>
    <w:p w:rsidR="00602D82" w:rsidRPr="0077391C" w:rsidRDefault="00602D82" w:rsidP="00297A30">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602D82" w:rsidRPr="0077391C" w:rsidRDefault="00602D82" w:rsidP="00297A30">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02D82" w:rsidRDefault="00602D82" w:rsidP="00297A30">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02D82" w:rsidRDefault="00602D82" w:rsidP="00297A30">
      <w:pPr>
        <w:shd w:val="clear" w:color="auto" w:fill="FFFFFF"/>
        <w:tabs>
          <w:tab w:val="left" w:pos="0"/>
        </w:tabs>
        <w:ind w:left="14" w:right="34" w:firstLine="709"/>
        <w:jc w:val="both"/>
        <w:rPr>
          <w:u w:val="single"/>
        </w:rPr>
      </w:pPr>
      <w:r>
        <w:rPr>
          <w:u w:val="single"/>
        </w:rPr>
        <w:t>1 вариант</w:t>
      </w:r>
    </w:p>
    <w:p w:rsidR="00602D82" w:rsidRDefault="00602D82" w:rsidP="00297A3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602D82" w:rsidRDefault="00602D82" w:rsidP="00297A30">
      <w:pPr>
        <w:shd w:val="clear" w:color="auto" w:fill="FFFFFF"/>
        <w:tabs>
          <w:tab w:val="left" w:pos="0"/>
        </w:tabs>
        <w:ind w:left="14" w:right="34" w:firstLine="709"/>
        <w:jc w:val="both"/>
        <w:rPr>
          <w:u w:val="single"/>
        </w:rPr>
      </w:pPr>
      <w:r>
        <w:rPr>
          <w:u w:val="single"/>
        </w:rPr>
        <w:t>2 вариант</w:t>
      </w:r>
    </w:p>
    <w:p w:rsidR="00602D82" w:rsidRDefault="00602D82" w:rsidP="00297A30">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602D82" w:rsidRPr="0025033A" w:rsidRDefault="00602D82" w:rsidP="00297A30">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602D82" w:rsidRPr="0025033A" w:rsidRDefault="00602D82" w:rsidP="00297A30">
      <w:pPr>
        <w:shd w:val="clear" w:color="auto" w:fill="FFFFFF"/>
        <w:tabs>
          <w:tab w:val="left" w:pos="0"/>
        </w:tabs>
        <w:ind w:left="3566" w:firstLine="709"/>
        <w:jc w:val="both"/>
      </w:pPr>
    </w:p>
    <w:p w:rsidR="00602D82" w:rsidRPr="0077391C" w:rsidRDefault="00602D82" w:rsidP="00297A30">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602D82" w:rsidRPr="0077391C" w:rsidRDefault="00602D82" w:rsidP="00297A30">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602D82" w:rsidRPr="0077391C" w:rsidRDefault="00602D82" w:rsidP="00297A30">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602D82" w:rsidRPr="0077391C" w:rsidRDefault="00602D82" w:rsidP="00297A30">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602D82" w:rsidRPr="0077391C" w:rsidRDefault="00602D82" w:rsidP="00297A30">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602D82" w:rsidRPr="009D2452" w:rsidRDefault="00602D82"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602D82" w:rsidRPr="0077391C" w:rsidRDefault="00602D82" w:rsidP="00297A30">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602D82" w:rsidRPr="0077391C" w:rsidRDefault="00602D82" w:rsidP="00297A3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602D82" w:rsidRPr="0077391C" w:rsidRDefault="00602D82"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602D82" w:rsidRPr="006718A5" w:rsidRDefault="00602D82" w:rsidP="00297A30">
      <w:pPr>
        <w:pStyle w:val="1"/>
        <w:numPr>
          <w:ilvl w:val="0"/>
          <w:numId w:val="0"/>
        </w:numPr>
        <w:rPr>
          <w:sz w:val="24"/>
          <w:szCs w:val="24"/>
        </w:rPr>
      </w:pPr>
      <w:r>
        <w:rPr>
          <w:sz w:val="24"/>
          <w:szCs w:val="24"/>
        </w:rPr>
        <w:t xml:space="preserve">- </w:t>
      </w:r>
      <w:r w:rsidRPr="006718A5">
        <w:rPr>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602D82" w:rsidRPr="000E151A" w:rsidRDefault="00602D82" w:rsidP="00297A30">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602D82" w:rsidRPr="0077391C" w:rsidRDefault="00602D82" w:rsidP="00297A3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602D82" w:rsidRPr="0077391C" w:rsidRDefault="00602D82" w:rsidP="00297A30">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602D82" w:rsidRPr="0077391C" w:rsidRDefault="00602D82" w:rsidP="00297A30">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602D82" w:rsidRPr="00606004" w:rsidRDefault="00602D82" w:rsidP="00297A30">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602D82" w:rsidRPr="00A05028" w:rsidRDefault="00602D82" w:rsidP="00297A30">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602D82" w:rsidRPr="00557BDC" w:rsidRDefault="00602D82" w:rsidP="00297A30">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602D82" w:rsidRPr="00557BDC" w:rsidRDefault="00602D82" w:rsidP="00297A30">
      <w:pPr>
        <w:shd w:val="clear" w:color="auto" w:fill="FFFFFF"/>
        <w:tabs>
          <w:tab w:val="left" w:pos="0"/>
        </w:tabs>
        <w:ind w:left="3475" w:firstLine="709"/>
        <w:jc w:val="both"/>
        <w:rPr>
          <w:b/>
          <w:bCs/>
          <w:spacing w:val="-1"/>
        </w:rPr>
      </w:pPr>
    </w:p>
    <w:p w:rsidR="00602D82" w:rsidRPr="007422E3" w:rsidRDefault="00602D82" w:rsidP="00297A30">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602D82" w:rsidRDefault="00602D82" w:rsidP="00297A30">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602D82" w:rsidRPr="007422E3" w:rsidRDefault="00602D82" w:rsidP="00297A30">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02D82" w:rsidRPr="0077391C" w:rsidRDefault="00602D82" w:rsidP="00297A30">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602D82" w:rsidRPr="0077391C" w:rsidRDefault="00602D82" w:rsidP="00297A30">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602D82" w:rsidRDefault="00602D82" w:rsidP="00297A30">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602D82" w:rsidRPr="00E531FD" w:rsidRDefault="00602D82" w:rsidP="00297A30">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02D82" w:rsidRPr="00AE7078" w:rsidRDefault="00602D82" w:rsidP="00297A30">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602D82" w:rsidRPr="0085437B" w:rsidRDefault="00602D82" w:rsidP="00297A30">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602D82" w:rsidRPr="0085437B" w:rsidRDefault="00602D82" w:rsidP="00297A30">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602D82" w:rsidRDefault="00602D82" w:rsidP="00297A30">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02D82" w:rsidRPr="00AE7078" w:rsidRDefault="00602D82" w:rsidP="00297A30">
      <w:pPr>
        <w:autoSpaceDE w:val="0"/>
        <w:autoSpaceDN w:val="0"/>
        <w:adjustRightInd w:val="0"/>
        <w:ind w:firstLine="720"/>
        <w:jc w:val="both"/>
        <w:rPr>
          <w:rFonts w:eastAsia="HiddenHorzOCR"/>
        </w:rPr>
      </w:pPr>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02D82" w:rsidRPr="00AE7078" w:rsidRDefault="00602D82" w:rsidP="00297A30">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02D82" w:rsidRDefault="00602D82" w:rsidP="00297A30">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602D82" w:rsidRPr="00AE7078" w:rsidRDefault="00602D82" w:rsidP="00297A30">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602D82" w:rsidRPr="00E96C40" w:rsidRDefault="00602D82" w:rsidP="00297A30">
      <w:pPr>
        <w:shd w:val="clear" w:color="auto" w:fill="FFFFFF"/>
        <w:tabs>
          <w:tab w:val="left" w:pos="0"/>
          <w:tab w:val="left" w:pos="1238"/>
        </w:tabs>
        <w:ind w:left="10" w:right="24" w:firstLine="709"/>
        <w:jc w:val="both"/>
      </w:pPr>
    </w:p>
    <w:p w:rsidR="00602D82" w:rsidRPr="00557BDC" w:rsidRDefault="00602D82" w:rsidP="00297A30">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602D82" w:rsidRPr="00557BDC" w:rsidRDefault="00602D82" w:rsidP="00297A30">
      <w:pPr>
        <w:shd w:val="clear" w:color="auto" w:fill="FFFFFF"/>
        <w:tabs>
          <w:tab w:val="left" w:pos="0"/>
        </w:tabs>
        <w:ind w:left="1387" w:firstLine="709"/>
        <w:jc w:val="both"/>
        <w:rPr>
          <w:b/>
          <w:bCs/>
        </w:rPr>
      </w:pPr>
    </w:p>
    <w:p w:rsidR="00602D82" w:rsidRDefault="00602D82" w:rsidP="00297A30">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602D82" w:rsidRPr="0077391C" w:rsidRDefault="00602D82" w:rsidP="00297A30">
      <w:pPr>
        <w:shd w:val="clear" w:color="auto" w:fill="FFFFFF"/>
        <w:tabs>
          <w:tab w:val="left" w:pos="0"/>
        </w:tabs>
        <w:ind w:left="1387" w:firstLine="709"/>
        <w:jc w:val="both"/>
      </w:pPr>
    </w:p>
    <w:p w:rsidR="00602D82" w:rsidRPr="009C4E10" w:rsidRDefault="00602D82" w:rsidP="00297A30">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602D82" w:rsidRPr="009C4E10" w:rsidRDefault="00602D82" w:rsidP="00297A30">
      <w:pPr>
        <w:shd w:val="clear" w:color="auto" w:fill="FFFFFF"/>
        <w:tabs>
          <w:tab w:val="left" w:pos="0"/>
          <w:tab w:val="left" w:pos="1224"/>
        </w:tabs>
        <w:ind w:left="34" w:firstLine="709"/>
        <w:jc w:val="center"/>
        <w:rPr>
          <w:b/>
          <w:bCs/>
          <w:spacing w:val="-1"/>
        </w:rPr>
      </w:pPr>
    </w:p>
    <w:p w:rsidR="00602D82" w:rsidRDefault="00602D82" w:rsidP="00297A30">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602D82" w:rsidRDefault="00602D82" w:rsidP="00297A30">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602D82" w:rsidRPr="009C4E10" w:rsidRDefault="00602D82" w:rsidP="00297A30">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602D82" w:rsidRPr="009C4E10" w:rsidRDefault="00602D82" w:rsidP="00297A30">
      <w:pPr>
        <w:shd w:val="clear" w:color="auto" w:fill="FFFFFF"/>
        <w:tabs>
          <w:tab w:val="left" w:pos="709"/>
        </w:tabs>
        <w:ind w:left="709" w:right="922"/>
        <w:jc w:val="both"/>
      </w:pPr>
    </w:p>
    <w:p w:rsidR="00602D82" w:rsidRPr="00221EFE" w:rsidRDefault="00602D82" w:rsidP="00297A30">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602D82" w:rsidRDefault="00602D82" w:rsidP="00297A30">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602D82" w:rsidRPr="007C7C73" w:rsidRDefault="00602D82" w:rsidP="00297A30">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602D82" w:rsidRPr="00221EFE" w:rsidRDefault="00602D82" w:rsidP="00297A30">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602D82" w:rsidRPr="00221EFE" w:rsidRDefault="00602D82" w:rsidP="00297A30">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602D82" w:rsidRPr="00221EFE" w:rsidRDefault="00602D82" w:rsidP="00297A30">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602D82" w:rsidRPr="00221EFE" w:rsidRDefault="00602D82" w:rsidP="00297A30">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602D82" w:rsidRPr="00221EFE" w:rsidRDefault="00602D82" w:rsidP="00297A30">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602D82" w:rsidRPr="00221EFE" w:rsidRDefault="00602D82" w:rsidP="00297A30">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602D82" w:rsidRDefault="00602D82" w:rsidP="00297A30">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602D82" w:rsidRDefault="00602D82" w:rsidP="00297A30">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602D82" w:rsidRDefault="00602D82" w:rsidP="00297A30">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602D82" w:rsidRDefault="00602D82" w:rsidP="00297A30">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602D82" w:rsidRPr="00A257DF" w:rsidRDefault="00602D82" w:rsidP="00297A30">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602D82" w:rsidRDefault="00602D82" w:rsidP="00297A30">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602D82" w:rsidRDefault="00602D82" w:rsidP="00297A30">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602D82" w:rsidRDefault="00602D82" w:rsidP="00297A3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602D82"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ind w:left="56" w:firstLine="8"/>
              <w:jc w:val="center"/>
            </w:pPr>
            <w:r w:rsidRPr="0077391C">
              <w:t>Поставщик</w:t>
            </w:r>
          </w:p>
        </w:tc>
      </w:tr>
      <w:tr w:rsidR="00602D82" w:rsidRPr="0077391C" w:rsidTr="00234624">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ind w:firstLine="709"/>
              <w:jc w:val="both"/>
            </w:pPr>
          </w:p>
        </w:tc>
      </w:tr>
      <w:tr w:rsidR="00602D82" w:rsidRPr="0077391C" w:rsidTr="00234624">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ind w:left="5" w:right="619"/>
              <w:jc w:val="both"/>
            </w:pPr>
            <w:r w:rsidRPr="0077391C">
              <w:rPr>
                <w:spacing w:val="-2"/>
              </w:rPr>
              <w:t xml:space="preserve">Место нахождения: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ind w:firstLine="709"/>
              <w:jc w:val="both"/>
            </w:pPr>
          </w:p>
        </w:tc>
      </w:tr>
      <w:tr w:rsidR="00602D82" w:rsidRPr="0077391C" w:rsidTr="00234624">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ind w:left="10" w:right="902"/>
              <w:jc w:val="both"/>
            </w:pPr>
            <w:r w:rsidRPr="0077391C">
              <w:rPr>
                <w:spacing w:val="-3"/>
              </w:rPr>
              <w:t xml:space="preserve">Почтовый адрес: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ind w:firstLine="709"/>
              <w:jc w:val="both"/>
            </w:pPr>
          </w:p>
        </w:tc>
      </w:tr>
      <w:tr w:rsidR="00602D82"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ind w:firstLine="709"/>
              <w:jc w:val="both"/>
            </w:pPr>
          </w:p>
        </w:tc>
      </w:tr>
      <w:tr w:rsidR="00602D82"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ind w:firstLine="709"/>
              <w:jc w:val="both"/>
            </w:pPr>
          </w:p>
        </w:tc>
      </w:tr>
      <w:tr w:rsidR="00602D82"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ind w:firstLine="709"/>
              <w:jc w:val="both"/>
            </w:pPr>
          </w:p>
        </w:tc>
      </w:tr>
      <w:tr w:rsidR="00602D82" w:rsidRPr="0077391C" w:rsidTr="00234624">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ind w:left="10" w:right="1003"/>
              <w:jc w:val="both"/>
            </w:pPr>
            <w:r w:rsidRPr="0077391C">
              <w:t>Р/сч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ind w:firstLine="709"/>
              <w:jc w:val="both"/>
            </w:pPr>
          </w:p>
        </w:tc>
      </w:tr>
      <w:tr w:rsidR="00602D82"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ind w:firstLine="709"/>
              <w:jc w:val="both"/>
            </w:pPr>
          </w:p>
        </w:tc>
      </w:tr>
      <w:tr w:rsidR="00602D82"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ind w:left="14"/>
              <w:jc w:val="both"/>
            </w:pPr>
            <w:r w:rsidRPr="0077391C">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2D82" w:rsidRPr="0077391C" w:rsidRDefault="00602D82" w:rsidP="00234624">
            <w:pPr>
              <w:shd w:val="clear" w:color="auto" w:fill="FFFFFF"/>
              <w:tabs>
                <w:tab w:val="left" w:pos="0"/>
              </w:tabs>
              <w:ind w:firstLine="709"/>
              <w:jc w:val="both"/>
            </w:pPr>
          </w:p>
        </w:tc>
      </w:tr>
    </w:tbl>
    <w:p w:rsidR="00602D82" w:rsidRDefault="00602D82" w:rsidP="00297A30">
      <w:pPr>
        <w:shd w:val="clear" w:color="auto" w:fill="FFFFFF"/>
        <w:tabs>
          <w:tab w:val="left" w:pos="0"/>
        </w:tabs>
        <w:ind w:left="3941" w:firstLine="709"/>
        <w:jc w:val="both"/>
        <w:rPr>
          <w:spacing w:val="-4"/>
        </w:rPr>
      </w:pPr>
    </w:p>
    <w:p w:rsidR="00602D82" w:rsidRDefault="00602D82" w:rsidP="00297A30">
      <w:pPr>
        <w:shd w:val="clear" w:color="auto" w:fill="FFFFFF"/>
        <w:tabs>
          <w:tab w:val="left" w:pos="0"/>
        </w:tabs>
        <w:jc w:val="center"/>
        <w:rPr>
          <w:spacing w:val="-4"/>
        </w:rPr>
      </w:pPr>
      <w:r w:rsidRPr="0077391C">
        <w:rPr>
          <w:spacing w:val="-4"/>
        </w:rPr>
        <w:t>ПОДПИСИ СТОРОН:</w:t>
      </w:r>
    </w:p>
    <w:p w:rsidR="00602D82" w:rsidRDefault="00602D82" w:rsidP="00297A3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02D82" w:rsidRDefault="00602D82"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602D82" w:rsidRPr="002B533B" w:rsidRDefault="00602D82"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602D82" w:rsidRDefault="00602D82"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602D82" w:rsidRPr="007327D4" w:rsidRDefault="00602D82"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p>
    <w:p w:rsidR="00602D82" w:rsidRPr="0077391C" w:rsidRDefault="00602D82" w:rsidP="00297A30">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602D82" w:rsidRPr="00777D55" w:rsidRDefault="00602D82" w:rsidP="00297A30">
      <w:pPr>
        <w:tabs>
          <w:tab w:val="left" w:pos="0"/>
        </w:tabs>
        <w:ind w:firstLine="709"/>
        <w:jc w:val="both"/>
        <w:rPr>
          <w:b/>
          <w:color w:val="000000"/>
        </w:rPr>
      </w:pPr>
    </w:p>
    <w:p w:rsidR="00602D82" w:rsidRDefault="00602D82"/>
    <w:sectPr w:rsidR="00602D82"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D82" w:rsidRDefault="00602D82" w:rsidP="00C961DA">
      <w:r>
        <w:separator/>
      </w:r>
    </w:p>
  </w:endnote>
  <w:endnote w:type="continuationSeparator" w:id="0">
    <w:p w:rsidR="00602D82" w:rsidRDefault="00602D82" w:rsidP="00C96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D82" w:rsidRDefault="00602D82" w:rsidP="000614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2D82" w:rsidRDefault="00602D82" w:rsidP="00737E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D82" w:rsidRDefault="00602D82" w:rsidP="00737E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D82" w:rsidRDefault="00602D82" w:rsidP="00C961DA">
      <w:r>
        <w:separator/>
      </w:r>
    </w:p>
  </w:footnote>
  <w:footnote w:type="continuationSeparator" w:id="0">
    <w:p w:rsidR="00602D82" w:rsidRDefault="00602D82" w:rsidP="00C96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D82" w:rsidRDefault="00602D82"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02D82" w:rsidRDefault="00602D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D82" w:rsidRDefault="00602D82"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602D82" w:rsidRDefault="00602D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1DE10330"/>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2A23318"/>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1800"/>
        </w:tabs>
        <w:ind w:left="180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7">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7A30"/>
    <w:rsid w:val="000160C6"/>
    <w:rsid w:val="00023627"/>
    <w:rsid w:val="00033F5F"/>
    <w:rsid w:val="000470CF"/>
    <w:rsid w:val="00051117"/>
    <w:rsid w:val="00056BF6"/>
    <w:rsid w:val="000614EC"/>
    <w:rsid w:val="000618FB"/>
    <w:rsid w:val="00065C8C"/>
    <w:rsid w:val="00086A7F"/>
    <w:rsid w:val="0009344C"/>
    <w:rsid w:val="000A5FB0"/>
    <w:rsid w:val="000A7D9A"/>
    <w:rsid w:val="000C066F"/>
    <w:rsid w:val="000C2786"/>
    <w:rsid w:val="000C29FA"/>
    <w:rsid w:val="000D37AD"/>
    <w:rsid w:val="000D502F"/>
    <w:rsid w:val="000E151A"/>
    <w:rsid w:val="000E5955"/>
    <w:rsid w:val="000E6E11"/>
    <w:rsid w:val="000F0607"/>
    <w:rsid w:val="000F0764"/>
    <w:rsid w:val="000F1344"/>
    <w:rsid w:val="000F5EE9"/>
    <w:rsid w:val="00100167"/>
    <w:rsid w:val="001119FB"/>
    <w:rsid w:val="00122AFB"/>
    <w:rsid w:val="001346BC"/>
    <w:rsid w:val="00147C5C"/>
    <w:rsid w:val="00156459"/>
    <w:rsid w:val="001745D6"/>
    <w:rsid w:val="0018689E"/>
    <w:rsid w:val="00191271"/>
    <w:rsid w:val="00191527"/>
    <w:rsid w:val="0019291F"/>
    <w:rsid w:val="00196004"/>
    <w:rsid w:val="001A2CBC"/>
    <w:rsid w:val="001C0073"/>
    <w:rsid w:val="001C138F"/>
    <w:rsid w:val="001D0350"/>
    <w:rsid w:val="001E6948"/>
    <w:rsid w:val="00216D32"/>
    <w:rsid w:val="00221EFE"/>
    <w:rsid w:val="0022248B"/>
    <w:rsid w:val="00223394"/>
    <w:rsid w:val="00223A53"/>
    <w:rsid w:val="00234624"/>
    <w:rsid w:val="0024086F"/>
    <w:rsid w:val="00241A3C"/>
    <w:rsid w:val="0024582B"/>
    <w:rsid w:val="00247E37"/>
    <w:rsid w:val="0025033A"/>
    <w:rsid w:val="00254D55"/>
    <w:rsid w:val="002552F0"/>
    <w:rsid w:val="0027310B"/>
    <w:rsid w:val="00297A30"/>
    <w:rsid w:val="002B24E7"/>
    <w:rsid w:val="002B533B"/>
    <w:rsid w:val="002C6E8E"/>
    <w:rsid w:val="002D3E74"/>
    <w:rsid w:val="002D7FDA"/>
    <w:rsid w:val="002E0E75"/>
    <w:rsid w:val="002F0742"/>
    <w:rsid w:val="00306C6B"/>
    <w:rsid w:val="0033199C"/>
    <w:rsid w:val="00344806"/>
    <w:rsid w:val="00350AD4"/>
    <w:rsid w:val="003568D9"/>
    <w:rsid w:val="003608CB"/>
    <w:rsid w:val="0036689E"/>
    <w:rsid w:val="00375B02"/>
    <w:rsid w:val="00376969"/>
    <w:rsid w:val="00381202"/>
    <w:rsid w:val="00390718"/>
    <w:rsid w:val="003A176A"/>
    <w:rsid w:val="003C187D"/>
    <w:rsid w:val="003C2AFD"/>
    <w:rsid w:val="003D0248"/>
    <w:rsid w:val="003D1FB8"/>
    <w:rsid w:val="00405951"/>
    <w:rsid w:val="00417FBC"/>
    <w:rsid w:val="0043027C"/>
    <w:rsid w:val="004424E5"/>
    <w:rsid w:val="00462AAB"/>
    <w:rsid w:val="0046498A"/>
    <w:rsid w:val="004653D1"/>
    <w:rsid w:val="00467D0F"/>
    <w:rsid w:val="00475405"/>
    <w:rsid w:val="004776E7"/>
    <w:rsid w:val="004830A1"/>
    <w:rsid w:val="004A520F"/>
    <w:rsid w:val="004C32AF"/>
    <w:rsid w:val="004C66B6"/>
    <w:rsid w:val="004D76DE"/>
    <w:rsid w:val="004E213B"/>
    <w:rsid w:val="004F0C16"/>
    <w:rsid w:val="004F5B4B"/>
    <w:rsid w:val="00503F20"/>
    <w:rsid w:val="005277C5"/>
    <w:rsid w:val="00530BB0"/>
    <w:rsid w:val="00531144"/>
    <w:rsid w:val="005470D7"/>
    <w:rsid w:val="00557BDC"/>
    <w:rsid w:val="00564231"/>
    <w:rsid w:val="00567E16"/>
    <w:rsid w:val="00577984"/>
    <w:rsid w:val="00584A12"/>
    <w:rsid w:val="005868AC"/>
    <w:rsid w:val="005B6497"/>
    <w:rsid w:val="005C3E85"/>
    <w:rsid w:val="005E5E51"/>
    <w:rsid w:val="00602D82"/>
    <w:rsid w:val="00605207"/>
    <w:rsid w:val="00606004"/>
    <w:rsid w:val="006144AE"/>
    <w:rsid w:val="00623747"/>
    <w:rsid w:val="006307EA"/>
    <w:rsid w:val="00632EE2"/>
    <w:rsid w:val="006718A5"/>
    <w:rsid w:val="00681758"/>
    <w:rsid w:val="00683B43"/>
    <w:rsid w:val="00694892"/>
    <w:rsid w:val="006A1F2D"/>
    <w:rsid w:val="006A37C7"/>
    <w:rsid w:val="006B186E"/>
    <w:rsid w:val="006B4DFC"/>
    <w:rsid w:val="006B580D"/>
    <w:rsid w:val="006C0AF1"/>
    <w:rsid w:val="006C394D"/>
    <w:rsid w:val="006C39A5"/>
    <w:rsid w:val="006E41DF"/>
    <w:rsid w:val="006E53F4"/>
    <w:rsid w:val="006F3940"/>
    <w:rsid w:val="0070162B"/>
    <w:rsid w:val="00714A37"/>
    <w:rsid w:val="007327D4"/>
    <w:rsid w:val="00737E78"/>
    <w:rsid w:val="007422E3"/>
    <w:rsid w:val="00743CD1"/>
    <w:rsid w:val="0075396B"/>
    <w:rsid w:val="0077391C"/>
    <w:rsid w:val="00777D55"/>
    <w:rsid w:val="007845E0"/>
    <w:rsid w:val="007A6886"/>
    <w:rsid w:val="007A79EA"/>
    <w:rsid w:val="007C7C73"/>
    <w:rsid w:val="007E3EA6"/>
    <w:rsid w:val="007E44FD"/>
    <w:rsid w:val="007E56AC"/>
    <w:rsid w:val="007F0D30"/>
    <w:rsid w:val="008055C9"/>
    <w:rsid w:val="0080608E"/>
    <w:rsid w:val="00816C2B"/>
    <w:rsid w:val="0082754B"/>
    <w:rsid w:val="008320D7"/>
    <w:rsid w:val="0083256D"/>
    <w:rsid w:val="00832E71"/>
    <w:rsid w:val="00832F5B"/>
    <w:rsid w:val="0083729C"/>
    <w:rsid w:val="00842C5C"/>
    <w:rsid w:val="00842C85"/>
    <w:rsid w:val="00847133"/>
    <w:rsid w:val="0085437B"/>
    <w:rsid w:val="008646B7"/>
    <w:rsid w:val="008717F0"/>
    <w:rsid w:val="00894DE2"/>
    <w:rsid w:val="008A2774"/>
    <w:rsid w:val="008A4480"/>
    <w:rsid w:val="008A788D"/>
    <w:rsid w:val="008C2D32"/>
    <w:rsid w:val="008C6D19"/>
    <w:rsid w:val="008C7E4B"/>
    <w:rsid w:val="00907173"/>
    <w:rsid w:val="0094211C"/>
    <w:rsid w:val="00947C0A"/>
    <w:rsid w:val="0096609B"/>
    <w:rsid w:val="00983CF2"/>
    <w:rsid w:val="009A2D72"/>
    <w:rsid w:val="009A5072"/>
    <w:rsid w:val="009A69FF"/>
    <w:rsid w:val="009C4E10"/>
    <w:rsid w:val="009D2452"/>
    <w:rsid w:val="009E4548"/>
    <w:rsid w:val="00A05028"/>
    <w:rsid w:val="00A13C39"/>
    <w:rsid w:val="00A25218"/>
    <w:rsid w:val="00A257DF"/>
    <w:rsid w:val="00A3111C"/>
    <w:rsid w:val="00A5298F"/>
    <w:rsid w:val="00A76376"/>
    <w:rsid w:val="00A77AE0"/>
    <w:rsid w:val="00A914CF"/>
    <w:rsid w:val="00A95555"/>
    <w:rsid w:val="00AA710F"/>
    <w:rsid w:val="00AA7768"/>
    <w:rsid w:val="00AB346F"/>
    <w:rsid w:val="00AB3A34"/>
    <w:rsid w:val="00AB644F"/>
    <w:rsid w:val="00AB72CE"/>
    <w:rsid w:val="00AC34BF"/>
    <w:rsid w:val="00AC527E"/>
    <w:rsid w:val="00AD6704"/>
    <w:rsid w:val="00AE6CE5"/>
    <w:rsid w:val="00AE7078"/>
    <w:rsid w:val="00AF073B"/>
    <w:rsid w:val="00AF73B1"/>
    <w:rsid w:val="00B02BF9"/>
    <w:rsid w:val="00B06D62"/>
    <w:rsid w:val="00B13AC8"/>
    <w:rsid w:val="00B149EB"/>
    <w:rsid w:val="00B30131"/>
    <w:rsid w:val="00B408ED"/>
    <w:rsid w:val="00B52315"/>
    <w:rsid w:val="00B5337B"/>
    <w:rsid w:val="00B55D9A"/>
    <w:rsid w:val="00B62554"/>
    <w:rsid w:val="00B7592E"/>
    <w:rsid w:val="00B87217"/>
    <w:rsid w:val="00B87A3E"/>
    <w:rsid w:val="00BA1AA1"/>
    <w:rsid w:val="00BE20E3"/>
    <w:rsid w:val="00BF58E9"/>
    <w:rsid w:val="00C00F19"/>
    <w:rsid w:val="00C0470D"/>
    <w:rsid w:val="00C12242"/>
    <w:rsid w:val="00C16462"/>
    <w:rsid w:val="00C225AF"/>
    <w:rsid w:val="00C249FB"/>
    <w:rsid w:val="00C25DA2"/>
    <w:rsid w:val="00C3080B"/>
    <w:rsid w:val="00C604E9"/>
    <w:rsid w:val="00C7008E"/>
    <w:rsid w:val="00C73F0F"/>
    <w:rsid w:val="00C74761"/>
    <w:rsid w:val="00C961DA"/>
    <w:rsid w:val="00CB4754"/>
    <w:rsid w:val="00CC48FB"/>
    <w:rsid w:val="00CC5D76"/>
    <w:rsid w:val="00CD3800"/>
    <w:rsid w:val="00CF0B5A"/>
    <w:rsid w:val="00CF3FD9"/>
    <w:rsid w:val="00D03AD8"/>
    <w:rsid w:val="00D12A21"/>
    <w:rsid w:val="00D27524"/>
    <w:rsid w:val="00D32612"/>
    <w:rsid w:val="00D4776F"/>
    <w:rsid w:val="00D52052"/>
    <w:rsid w:val="00D5281E"/>
    <w:rsid w:val="00D55FB6"/>
    <w:rsid w:val="00D60BBF"/>
    <w:rsid w:val="00D71344"/>
    <w:rsid w:val="00D85F73"/>
    <w:rsid w:val="00D866E6"/>
    <w:rsid w:val="00D91DA1"/>
    <w:rsid w:val="00D92BA7"/>
    <w:rsid w:val="00D93C14"/>
    <w:rsid w:val="00DA1C89"/>
    <w:rsid w:val="00DA4835"/>
    <w:rsid w:val="00DB6192"/>
    <w:rsid w:val="00DF010B"/>
    <w:rsid w:val="00DF1B85"/>
    <w:rsid w:val="00E12647"/>
    <w:rsid w:val="00E23A27"/>
    <w:rsid w:val="00E3102B"/>
    <w:rsid w:val="00E36A06"/>
    <w:rsid w:val="00E378F7"/>
    <w:rsid w:val="00E5081A"/>
    <w:rsid w:val="00E531FD"/>
    <w:rsid w:val="00E54C5E"/>
    <w:rsid w:val="00E631E0"/>
    <w:rsid w:val="00E75D16"/>
    <w:rsid w:val="00E907F4"/>
    <w:rsid w:val="00E90B69"/>
    <w:rsid w:val="00E9297D"/>
    <w:rsid w:val="00E96C40"/>
    <w:rsid w:val="00EA4778"/>
    <w:rsid w:val="00EB154B"/>
    <w:rsid w:val="00ED15DD"/>
    <w:rsid w:val="00EF0C81"/>
    <w:rsid w:val="00EF1583"/>
    <w:rsid w:val="00EF2009"/>
    <w:rsid w:val="00F27D04"/>
    <w:rsid w:val="00F33871"/>
    <w:rsid w:val="00F75025"/>
    <w:rsid w:val="00F771E6"/>
    <w:rsid w:val="00F93EDA"/>
    <w:rsid w:val="00F95723"/>
    <w:rsid w:val="00FA46C3"/>
    <w:rsid w:val="00FC4694"/>
    <w:rsid w:val="00FC7530"/>
    <w:rsid w:val="00FD05C9"/>
    <w:rsid w:val="00FD1BA8"/>
    <w:rsid w:val="00FD5DA1"/>
    <w:rsid w:val="00FE423F"/>
    <w:rsid w:val="00FF0371"/>
    <w:rsid w:val="00FF1658"/>
    <w:rsid w:val="00FF1E1E"/>
    <w:rsid w:val="00FF3A6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A30"/>
    <w:rPr>
      <w:rFonts w:ascii="Times New Roman" w:eastAsia="Times New Roman" w:hAnsi="Times New Roman"/>
      <w:sz w:val="24"/>
      <w:szCs w:val="24"/>
    </w:rPr>
  </w:style>
  <w:style w:type="paragraph" w:styleId="Heading1">
    <w:name w:val="heading 1"/>
    <w:basedOn w:val="Normal"/>
    <w:next w:val="Normal"/>
    <w:link w:val="Heading1Char"/>
    <w:uiPriority w:val="99"/>
    <w:qFormat/>
    <w:rsid w:val="00297A3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297A30"/>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7A30"/>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297A30"/>
    <w:rPr>
      <w:rFonts w:ascii="Times New Roman" w:hAnsi="Times New Roman" w:cs="Times New Roman"/>
      <w:i/>
      <w:iCs/>
      <w:spacing w:val="20"/>
      <w:sz w:val="20"/>
      <w:szCs w:val="20"/>
      <w:lang w:eastAsia="ru-RU"/>
    </w:rPr>
  </w:style>
  <w:style w:type="paragraph" w:customStyle="1" w:styleId="a0">
    <w:name w:val="Знак Знак Знак Знак"/>
    <w:basedOn w:val="Normal"/>
    <w:uiPriority w:val="99"/>
    <w:rsid w:val="00297A30"/>
    <w:pPr>
      <w:spacing w:after="160" w:line="240" w:lineRule="exact"/>
    </w:pPr>
    <w:rPr>
      <w:rFonts w:ascii="Verdana" w:hAnsi="Verdana" w:cs="Verdana"/>
      <w:sz w:val="20"/>
      <w:szCs w:val="20"/>
      <w:lang w:val="en-US" w:eastAsia="en-US"/>
    </w:rPr>
  </w:style>
  <w:style w:type="paragraph" w:styleId="BodyText3">
    <w:name w:val="Body Text 3"/>
    <w:basedOn w:val="Normal"/>
    <w:link w:val="BodyText3Char"/>
    <w:uiPriority w:val="99"/>
    <w:rsid w:val="00297A30"/>
    <w:rPr>
      <w:sz w:val="28"/>
      <w:szCs w:val="20"/>
    </w:rPr>
  </w:style>
  <w:style w:type="character" w:customStyle="1" w:styleId="BodyText3Char">
    <w:name w:val="Body Text 3 Char"/>
    <w:basedOn w:val="DefaultParagraphFont"/>
    <w:link w:val="BodyText3"/>
    <w:uiPriority w:val="99"/>
    <w:locked/>
    <w:rsid w:val="00297A30"/>
    <w:rPr>
      <w:rFonts w:ascii="Times New Roman" w:hAnsi="Times New Roman" w:cs="Times New Roman"/>
      <w:sz w:val="20"/>
      <w:szCs w:val="20"/>
      <w:lang w:eastAsia="ru-RU"/>
    </w:rPr>
  </w:style>
  <w:style w:type="paragraph" w:customStyle="1" w:styleId="10">
    <w:name w:val="Знак1"/>
    <w:basedOn w:val="Normal"/>
    <w:uiPriority w:val="99"/>
    <w:rsid w:val="00297A30"/>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297A30"/>
    <w:pPr>
      <w:spacing w:after="120"/>
      <w:ind w:left="283"/>
    </w:pPr>
  </w:style>
  <w:style w:type="character" w:customStyle="1" w:styleId="BodyTextIndentChar">
    <w:name w:val="Body Text Indent Char"/>
    <w:basedOn w:val="DefaultParagraphFont"/>
    <w:link w:val="BodyTextIndent"/>
    <w:uiPriority w:val="99"/>
    <w:locked/>
    <w:rsid w:val="00297A30"/>
    <w:rPr>
      <w:rFonts w:ascii="Times New Roman" w:hAnsi="Times New Roman" w:cs="Times New Roman"/>
      <w:sz w:val="24"/>
      <w:szCs w:val="24"/>
      <w:lang w:eastAsia="ru-RU"/>
    </w:rPr>
  </w:style>
  <w:style w:type="paragraph" w:styleId="BodyText2">
    <w:name w:val="Body Text 2"/>
    <w:basedOn w:val="Normal"/>
    <w:link w:val="BodyText2Char"/>
    <w:uiPriority w:val="99"/>
    <w:rsid w:val="00297A30"/>
    <w:pPr>
      <w:spacing w:after="120" w:line="480" w:lineRule="auto"/>
    </w:pPr>
  </w:style>
  <w:style w:type="character" w:customStyle="1" w:styleId="BodyText2Char">
    <w:name w:val="Body Text 2 Char"/>
    <w:basedOn w:val="DefaultParagraphFont"/>
    <w:link w:val="BodyText2"/>
    <w:uiPriority w:val="99"/>
    <w:locked/>
    <w:rsid w:val="00297A30"/>
    <w:rPr>
      <w:rFonts w:ascii="Times New Roman" w:hAnsi="Times New Roman" w:cs="Times New Roman"/>
      <w:sz w:val="24"/>
      <w:szCs w:val="24"/>
      <w:lang w:eastAsia="ru-RU"/>
    </w:rPr>
  </w:style>
  <w:style w:type="paragraph" w:customStyle="1" w:styleId="ConsPlusNormal">
    <w:name w:val="ConsPlusNormal"/>
    <w:uiPriority w:val="99"/>
    <w:rsid w:val="00297A30"/>
    <w:pPr>
      <w:autoSpaceDE w:val="0"/>
      <w:autoSpaceDN w:val="0"/>
      <w:adjustRightInd w:val="0"/>
      <w:ind w:firstLine="720"/>
    </w:pPr>
    <w:rPr>
      <w:rFonts w:ascii="Arial" w:hAnsi="Arial" w:cs="Arial"/>
      <w:sz w:val="20"/>
      <w:szCs w:val="20"/>
      <w:lang w:eastAsia="en-US"/>
    </w:rPr>
  </w:style>
  <w:style w:type="paragraph" w:customStyle="1" w:styleId="21">
    <w:name w:val="Основной текст с отступом 21"/>
    <w:basedOn w:val="Normal"/>
    <w:uiPriority w:val="99"/>
    <w:rsid w:val="00297A30"/>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297A30"/>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297A30"/>
    <w:rPr>
      <w:rFonts w:ascii="Times New Roman" w:hAnsi="Times New Roman" w:cs="Times New Roman"/>
      <w:sz w:val="16"/>
      <w:szCs w:val="16"/>
      <w:lang w:eastAsia="ru-RU"/>
    </w:rPr>
  </w:style>
  <w:style w:type="paragraph" w:styleId="BodyText">
    <w:name w:val="Body Text"/>
    <w:basedOn w:val="Normal"/>
    <w:link w:val="BodyTextChar"/>
    <w:uiPriority w:val="99"/>
    <w:rsid w:val="00297A30"/>
    <w:pPr>
      <w:spacing w:after="120"/>
    </w:pPr>
  </w:style>
  <w:style w:type="character" w:customStyle="1" w:styleId="BodyTextChar">
    <w:name w:val="Body Text Char"/>
    <w:basedOn w:val="DefaultParagraphFont"/>
    <w:link w:val="BodyText"/>
    <w:uiPriority w:val="99"/>
    <w:locked/>
    <w:rsid w:val="00297A30"/>
    <w:rPr>
      <w:rFonts w:ascii="Times New Roman" w:hAnsi="Times New Roman" w:cs="Times New Roman"/>
      <w:sz w:val="24"/>
      <w:szCs w:val="24"/>
      <w:lang w:eastAsia="ru-RU"/>
    </w:rPr>
  </w:style>
  <w:style w:type="paragraph" w:styleId="Header">
    <w:name w:val="header"/>
    <w:basedOn w:val="Normal"/>
    <w:link w:val="HeaderChar"/>
    <w:uiPriority w:val="99"/>
    <w:rsid w:val="00297A30"/>
    <w:pPr>
      <w:tabs>
        <w:tab w:val="center" w:pos="4677"/>
        <w:tab w:val="right" w:pos="9355"/>
      </w:tabs>
    </w:pPr>
  </w:style>
  <w:style w:type="character" w:customStyle="1" w:styleId="HeaderChar">
    <w:name w:val="Header Char"/>
    <w:basedOn w:val="DefaultParagraphFont"/>
    <w:link w:val="Header"/>
    <w:uiPriority w:val="99"/>
    <w:locked/>
    <w:rsid w:val="00297A30"/>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297A30"/>
    <w:rPr>
      <w:rFonts w:cs="Times New Roman"/>
      <w:sz w:val="16"/>
    </w:rPr>
  </w:style>
  <w:style w:type="paragraph" w:styleId="CommentText">
    <w:name w:val="annotation text"/>
    <w:basedOn w:val="Normal"/>
    <w:link w:val="CommentTextChar"/>
    <w:uiPriority w:val="99"/>
    <w:semiHidden/>
    <w:rsid w:val="00297A30"/>
    <w:rPr>
      <w:sz w:val="20"/>
      <w:szCs w:val="20"/>
    </w:rPr>
  </w:style>
  <w:style w:type="character" w:customStyle="1" w:styleId="CommentTextChar">
    <w:name w:val="Comment Text Char"/>
    <w:basedOn w:val="DefaultParagraphFont"/>
    <w:link w:val="CommentText"/>
    <w:uiPriority w:val="99"/>
    <w:semiHidden/>
    <w:locked/>
    <w:rsid w:val="00297A30"/>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297A3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97A30"/>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297A30"/>
    <w:rPr>
      <w:b/>
      <w:bCs/>
    </w:rPr>
  </w:style>
  <w:style w:type="character" w:customStyle="1" w:styleId="CommentSubjectChar">
    <w:name w:val="Comment Subject Char"/>
    <w:basedOn w:val="CommentTextChar"/>
    <w:link w:val="CommentSubject"/>
    <w:uiPriority w:val="99"/>
    <w:semiHidden/>
    <w:locked/>
    <w:rsid w:val="00297A30"/>
    <w:rPr>
      <w:b/>
      <w:bCs/>
    </w:rPr>
  </w:style>
  <w:style w:type="paragraph" w:styleId="Footer">
    <w:name w:val="footer"/>
    <w:basedOn w:val="Normal"/>
    <w:link w:val="FooterChar"/>
    <w:uiPriority w:val="99"/>
    <w:rsid w:val="00297A30"/>
    <w:pPr>
      <w:tabs>
        <w:tab w:val="center" w:pos="4677"/>
        <w:tab w:val="right" w:pos="9355"/>
      </w:tabs>
    </w:pPr>
  </w:style>
  <w:style w:type="character" w:customStyle="1" w:styleId="FooterChar">
    <w:name w:val="Footer Char"/>
    <w:basedOn w:val="DefaultParagraphFont"/>
    <w:link w:val="Footer"/>
    <w:uiPriority w:val="99"/>
    <w:locked/>
    <w:rsid w:val="00297A30"/>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297A30"/>
    <w:rPr>
      <w:sz w:val="20"/>
      <w:szCs w:val="20"/>
    </w:rPr>
  </w:style>
  <w:style w:type="character" w:customStyle="1" w:styleId="FootnoteTextChar">
    <w:name w:val="Footnote Text Char"/>
    <w:basedOn w:val="DefaultParagraphFont"/>
    <w:link w:val="FootnoteText"/>
    <w:uiPriority w:val="99"/>
    <w:semiHidden/>
    <w:locked/>
    <w:rsid w:val="00297A30"/>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297A30"/>
    <w:rPr>
      <w:rFonts w:cs="Times New Roman"/>
      <w:vertAlign w:val="superscript"/>
    </w:rPr>
  </w:style>
  <w:style w:type="paragraph" w:customStyle="1" w:styleId="a">
    <w:name w:val="Раздел Приложения"/>
    <w:basedOn w:val="Normal"/>
    <w:uiPriority w:val="99"/>
    <w:rsid w:val="00297A30"/>
    <w:pPr>
      <w:numPr>
        <w:numId w:val="12"/>
      </w:numPr>
      <w:tabs>
        <w:tab w:val="clear" w:pos="432"/>
        <w:tab w:val="num" w:pos="360"/>
      </w:tabs>
      <w:spacing w:before="120" w:after="120"/>
      <w:ind w:left="360" w:hanging="360"/>
      <w:jc w:val="both"/>
    </w:pPr>
    <w:rPr>
      <w:rFonts w:ascii="Arial" w:hAnsi="Arial"/>
      <w:b/>
      <w:sz w:val="28"/>
      <w:szCs w:val="20"/>
    </w:rPr>
  </w:style>
  <w:style w:type="character" w:styleId="PageNumber">
    <w:name w:val="page number"/>
    <w:basedOn w:val="DefaultParagraphFont"/>
    <w:uiPriority w:val="99"/>
    <w:rsid w:val="00297A30"/>
    <w:rPr>
      <w:rFonts w:cs="Times New Roman"/>
    </w:rPr>
  </w:style>
  <w:style w:type="character" w:styleId="Hyperlink">
    <w:name w:val="Hyperlink"/>
    <w:basedOn w:val="DefaultParagraphFont"/>
    <w:uiPriority w:val="99"/>
    <w:rsid w:val="00297A30"/>
    <w:rPr>
      <w:rFonts w:cs="Times New Roman"/>
      <w:color w:val="0000FF"/>
      <w:u w:val="single"/>
    </w:rPr>
  </w:style>
  <w:style w:type="character" w:customStyle="1" w:styleId="3">
    <w:name w:val="Основной текст (3)_"/>
    <w:link w:val="31"/>
    <w:uiPriority w:val="99"/>
    <w:locked/>
    <w:rsid w:val="00297A30"/>
    <w:rPr>
      <w:shd w:val="clear" w:color="auto" w:fill="FFFFFF"/>
    </w:rPr>
  </w:style>
  <w:style w:type="paragraph" w:customStyle="1" w:styleId="31">
    <w:name w:val="Основной текст (3)1"/>
    <w:basedOn w:val="Normal"/>
    <w:link w:val="3"/>
    <w:uiPriority w:val="99"/>
    <w:rsid w:val="00297A30"/>
    <w:pPr>
      <w:shd w:val="clear" w:color="auto" w:fill="FFFFFF"/>
      <w:spacing w:line="310" w:lineRule="exact"/>
      <w:ind w:firstLine="660"/>
      <w:jc w:val="both"/>
    </w:pPr>
    <w:rPr>
      <w:rFonts w:ascii="Calibri" w:eastAsia="Calibri" w:hAnsi="Calibri"/>
      <w:sz w:val="20"/>
      <w:szCs w:val="20"/>
    </w:rPr>
  </w:style>
  <w:style w:type="paragraph" w:customStyle="1" w:styleId="1">
    <w:name w:val="Стиль1"/>
    <w:basedOn w:val="Normal"/>
    <w:link w:val="11"/>
    <w:uiPriority w:val="99"/>
    <w:rsid w:val="00297A30"/>
    <w:pPr>
      <w:numPr>
        <w:numId w:val="29"/>
      </w:numPr>
      <w:jc w:val="both"/>
    </w:pPr>
    <w:rPr>
      <w:rFonts w:eastAsia="Calibri"/>
      <w:sz w:val="28"/>
      <w:szCs w:val="28"/>
    </w:rPr>
  </w:style>
  <w:style w:type="character" w:customStyle="1" w:styleId="11">
    <w:name w:val="Стиль1 Знак"/>
    <w:link w:val="1"/>
    <w:uiPriority w:val="99"/>
    <w:locked/>
    <w:rsid w:val="00297A30"/>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26</Pages>
  <Words>13121</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6612</cp:lastModifiedBy>
  <cp:revision>3</cp:revision>
  <dcterms:created xsi:type="dcterms:W3CDTF">2014-02-17T11:50:00Z</dcterms:created>
  <dcterms:modified xsi:type="dcterms:W3CDTF">2014-03-18T12:20:00Z</dcterms:modified>
</cp:coreProperties>
</file>